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831DAB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31DAB">
        <w:rPr>
          <w:rFonts w:ascii="Times New Roman" w:eastAsia="Times New Roman" w:hAnsi="Times New Roman"/>
          <w:b/>
          <w:lang w:eastAsia="ru-RU"/>
        </w:rPr>
        <w:t>Из</w:t>
      </w:r>
      <w:r w:rsidR="0087060F" w:rsidRPr="00831DA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31DAB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831DAB">
        <w:rPr>
          <w:rFonts w:ascii="Times New Roman" w:eastAsia="Times New Roman" w:hAnsi="Times New Roman"/>
          <w:b/>
          <w:lang w:eastAsia="ru-RU"/>
        </w:rPr>
        <w:t xml:space="preserve"> </w:t>
      </w:r>
      <w:r w:rsidR="005E072E" w:rsidRPr="00831DAB">
        <w:rPr>
          <w:rFonts w:ascii="Times New Roman" w:eastAsia="Times New Roman" w:hAnsi="Times New Roman"/>
          <w:b/>
          <w:lang w:eastAsia="ru-RU"/>
        </w:rPr>
        <w:t>316</w:t>
      </w:r>
      <w:r w:rsidR="00B264A6" w:rsidRPr="00831DAB">
        <w:rPr>
          <w:rFonts w:ascii="Times New Roman" w:eastAsia="Times New Roman" w:hAnsi="Times New Roman"/>
          <w:b/>
          <w:lang w:eastAsia="ru-RU"/>
        </w:rPr>
        <w:br/>
      </w:r>
      <w:r w:rsidR="0087060F" w:rsidRPr="00831DAB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831DA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831DAB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831DAB">
        <w:rPr>
          <w:rFonts w:ascii="Times New Roman" w:eastAsia="Times New Roman" w:hAnsi="Times New Roman"/>
          <w:lang w:eastAsia="ru-RU"/>
        </w:rPr>
        <w:t>г. Москва</w:t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Pr="00831DAB">
        <w:rPr>
          <w:rFonts w:ascii="Times New Roman" w:eastAsia="Times New Roman" w:hAnsi="Times New Roman"/>
          <w:lang w:eastAsia="ru-RU"/>
        </w:rPr>
        <w:tab/>
      </w:r>
      <w:r w:rsidR="008E61A6" w:rsidRPr="00831DAB">
        <w:rPr>
          <w:rFonts w:ascii="Times New Roman" w:eastAsia="Times New Roman" w:hAnsi="Times New Roman"/>
          <w:lang w:eastAsia="ru-RU"/>
        </w:rPr>
        <w:t xml:space="preserve">          </w:t>
      </w:r>
      <w:r w:rsidRPr="00831DAB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831DAB">
        <w:rPr>
          <w:rFonts w:ascii="Times New Roman" w:eastAsia="Times New Roman" w:hAnsi="Times New Roman"/>
          <w:lang w:eastAsia="ru-RU"/>
        </w:rPr>
        <w:t xml:space="preserve">           </w:t>
      </w:r>
      <w:r w:rsidR="005E072E" w:rsidRPr="00831DAB">
        <w:rPr>
          <w:rFonts w:ascii="Times New Roman" w:eastAsia="Times New Roman" w:hAnsi="Times New Roman"/>
          <w:lang w:eastAsia="ru-RU"/>
        </w:rPr>
        <w:t>20</w:t>
      </w:r>
      <w:r w:rsidR="00EE157A" w:rsidRPr="00831DAB">
        <w:rPr>
          <w:rFonts w:ascii="Times New Roman" w:eastAsia="Times New Roman" w:hAnsi="Times New Roman"/>
          <w:lang w:eastAsia="ru-RU"/>
        </w:rPr>
        <w:t>.</w:t>
      </w:r>
      <w:r w:rsidR="00E44F50" w:rsidRPr="00831DAB">
        <w:rPr>
          <w:rFonts w:ascii="Times New Roman" w:eastAsia="Times New Roman" w:hAnsi="Times New Roman"/>
          <w:lang w:eastAsia="ru-RU"/>
        </w:rPr>
        <w:t>0</w:t>
      </w:r>
      <w:r w:rsidR="005E072E" w:rsidRPr="00831DAB">
        <w:rPr>
          <w:rFonts w:ascii="Times New Roman" w:eastAsia="Times New Roman" w:hAnsi="Times New Roman"/>
          <w:lang w:eastAsia="ru-RU"/>
        </w:rPr>
        <w:t>6</w:t>
      </w:r>
      <w:r w:rsidR="00EE157A" w:rsidRPr="00831DAB">
        <w:rPr>
          <w:rFonts w:ascii="Times New Roman" w:eastAsia="Times New Roman" w:hAnsi="Times New Roman"/>
          <w:lang w:eastAsia="ru-RU"/>
        </w:rPr>
        <w:t>.</w:t>
      </w:r>
      <w:r w:rsidR="005E072E" w:rsidRPr="00831DAB">
        <w:rPr>
          <w:rFonts w:ascii="Times New Roman" w:eastAsia="Times New Roman" w:hAnsi="Times New Roman"/>
          <w:lang w:eastAsia="ru-RU"/>
        </w:rPr>
        <w:t>2013</w:t>
      </w:r>
    </w:p>
    <w:p w:rsidR="00B264A6" w:rsidRPr="00831DAB" w:rsidRDefault="005E072E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831DA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831DAB">
        <w:rPr>
          <w:rFonts w:ascii="Times New Roman" w:hAnsi="Times New Roman"/>
        </w:rPr>
        <w:t xml:space="preserve"> (адрес места нахождения: </w:t>
      </w:r>
      <w:r w:rsidR="00660718" w:rsidRPr="00831DAB">
        <w:rPr>
          <w:rFonts w:ascii="Times New Roman" w:hAnsi="Times New Roman"/>
        </w:rPr>
        <w:t xml:space="preserve">142784, г. Москва, д. </w:t>
      </w:r>
      <w:proofErr w:type="spellStart"/>
      <w:r w:rsidR="00660718" w:rsidRPr="00831DAB">
        <w:rPr>
          <w:rFonts w:ascii="Times New Roman" w:hAnsi="Times New Roman"/>
        </w:rPr>
        <w:t>Румянцево</w:t>
      </w:r>
      <w:proofErr w:type="spellEnd"/>
      <w:r w:rsidR="00660718" w:rsidRPr="00831DAB">
        <w:rPr>
          <w:rFonts w:ascii="Times New Roman" w:hAnsi="Times New Roman"/>
        </w:rPr>
        <w:t>,  строение 2</w:t>
      </w:r>
      <w:r w:rsidR="008E2819" w:rsidRPr="00831DAB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831DAB">
        <w:rPr>
          <w:rFonts w:ascii="Times New Roman" w:hAnsi="Times New Roman"/>
          <w:lang w:val="en-US"/>
        </w:rPr>
        <w:t> </w:t>
      </w:r>
      <w:r w:rsidR="008E2819" w:rsidRPr="00831DAB">
        <w:rPr>
          <w:rFonts w:ascii="Times New Roman" w:hAnsi="Times New Roman"/>
        </w:rPr>
        <w:t>Броневая, д.6, литера Б</w:t>
      </w:r>
      <w:r w:rsidR="00AF1537" w:rsidRPr="00831DAB">
        <w:rPr>
          <w:rFonts w:ascii="Times New Roman" w:hAnsi="Times New Roman"/>
        </w:rPr>
        <w:t xml:space="preserve">) (далее Заказчик) </w:t>
      </w:r>
      <w:r w:rsidR="00B264A6" w:rsidRPr="00831DAB">
        <w:rPr>
          <w:rFonts w:ascii="Times New Roman" w:hAnsi="Times New Roman"/>
        </w:rPr>
        <w:t>и Организатором открытого запроса предложений</w:t>
      </w:r>
      <w:r w:rsidR="0044204E" w:rsidRPr="00831DAB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831DAB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Pr="00831DAB">
        <w:rPr>
          <w:rFonts w:ascii="Times New Roman" w:hAnsi="Times New Roman"/>
          <w:b/>
        </w:rPr>
        <w:t xml:space="preserve">Анализатор жидкости «Флюорат-02-3М» для нужд ТЭЦ-15 филиала «Невский» ОАО «ТГК-1» </w:t>
      </w:r>
      <w:r w:rsidR="00B264A6" w:rsidRPr="00831DAB">
        <w:rPr>
          <w:rFonts w:ascii="Times New Roman" w:hAnsi="Times New Roman"/>
        </w:rPr>
        <w:t xml:space="preserve">(далее – Продукция), подавать свои </w:t>
      </w:r>
      <w:r w:rsidR="001F5376" w:rsidRPr="00831DAB">
        <w:rPr>
          <w:rFonts w:ascii="Times New Roman" w:hAnsi="Times New Roman"/>
        </w:rPr>
        <w:t>Заявки</w:t>
      </w:r>
      <w:r w:rsidR="00B264A6" w:rsidRPr="00831DAB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831DA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831DAB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31DA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31DA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831DA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31DA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B264A6" w:rsidRPr="00831DAB" w:rsidTr="00E663B6">
        <w:tc>
          <w:tcPr>
            <w:tcW w:w="565" w:type="dxa"/>
            <w:shd w:val="clear" w:color="auto" w:fill="auto"/>
          </w:tcPr>
          <w:p w:rsidR="00B264A6" w:rsidRPr="00831DAB" w:rsidRDefault="00B264A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B264A6" w:rsidRPr="00831DAB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Организатор</w:t>
            </w:r>
            <w:r w:rsidR="000D0380" w:rsidRPr="00831DAB">
              <w:rPr>
                <w:sz w:val="22"/>
                <w:szCs w:val="22"/>
              </w:rPr>
              <w:t>:</w:t>
            </w:r>
          </w:p>
        </w:tc>
        <w:tc>
          <w:tcPr>
            <w:tcW w:w="6120" w:type="dxa"/>
            <w:shd w:val="clear" w:color="auto" w:fill="auto"/>
          </w:tcPr>
          <w:p w:rsidR="00B264A6" w:rsidRPr="00831DAB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B264A6" w:rsidRPr="00831DAB" w:rsidRDefault="00B264A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Место нахождения, почтовый адрес: </w:t>
            </w:r>
            <w:r w:rsidR="00AA4F3B" w:rsidRPr="00831DAB">
              <w:rPr>
                <w:sz w:val="22"/>
                <w:szCs w:val="22"/>
              </w:rPr>
              <w:t xml:space="preserve">142784, </w:t>
            </w:r>
            <w:r w:rsidR="00C628F7" w:rsidRPr="00831DAB">
              <w:rPr>
                <w:sz w:val="22"/>
                <w:szCs w:val="22"/>
              </w:rPr>
              <w:t>г. Москва</w:t>
            </w:r>
            <w:r w:rsidR="00AA4F3B" w:rsidRPr="00831DAB">
              <w:rPr>
                <w:sz w:val="22"/>
                <w:szCs w:val="22"/>
              </w:rPr>
              <w:t>, д.</w:t>
            </w:r>
            <w:r w:rsidR="00C628F7" w:rsidRPr="00831DAB">
              <w:rPr>
                <w:sz w:val="22"/>
                <w:szCs w:val="22"/>
              </w:rPr>
              <w:t> </w:t>
            </w:r>
            <w:proofErr w:type="spellStart"/>
            <w:r w:rsidR="00AA4F3B" w:rsidRPr="00831DAB">
              <w:rPr>
                <w:sz w:val="22"/>
                <w:szCs w:val="22"/>
              </w:rPr>
              <w:t>Румянцево</w:t>
            </w:r>
            <w:proofErr w:type="spellEnd"/>
            <w:r w:rsidR="00AA4F3B" w:rsidRPr="00831DAB">
              <w:rPr>
                <w:sz w:val="22"/>
                <w:szCs w:val="22"/>
              </w:rPr>
              <w:t>, строен</w:t>
            </w:r>
            <w:r w:rsidR="00660718" w:rsidRPr="00831DAB">
              <w:rPr>
                <w:sz w:val="22"/>
                <w:szCs w:val="22"/>
              </w:rPr>
              <w:t>ие</w:t>
            </w:r>
            <w:r w:rsidR="00AA4F3B" w:rsidRPr="00831DAB">
              <w:rPr>
                <w:sz w:val="22"/>
                <w:szCs w:val="22"/>
              </w:rPr>
              <w:t xml:space="preserve"> 2,</w:t>
            </w:r>
            <w:r w:rsidR="00C628F7" w:rsidRPr="00831DAB">
              <w:rPr>
                <w:sz w:val="22"/>
                <w:szCs w:val="22"/>
              </w:rPr>
              <w:t xml:space="preserve"> </w:t>
            </w:r>
            <w:r w:rsidR="00AA4F3B" w:rsidRPr="00831DAB">
              <w:rPr>
                <w:sz w:val="22"/>
                <w:szCs w:val="22"/>
              </w:rPr>
              <w:t>блок В, кабинет 601В</w:t>
            </w:r>
          </w:p>
          <w:p w:rsidR="00A54938" w:rsidRPr="00831DAB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31DA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31DA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31DAB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831DA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831DAB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831DA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831DA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1DA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831DA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946EF" w:rsidRPr="00831DAB" w:rsidRDefault="00A54938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EE157A" w:rsidRPr="00831DAB" w:rsidTr="00E663B6">
        <w:tc>
          <w:tcPr>
            <w:tcW w:w="565" w:type="dxa"/>
            <w:shd w:val="clear" w:color="auto" w:fill="auto"/>
          </w:tcPr>
          <w:p w:rsidR="00EE157A" w:rsidRPr="00831DAB" w:rsidRDefault="00EE157A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157A" w:rsidRPr="00831DAB" w:rsidRDefault="00EE157A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Заказчи</w:t>
            </w:r>
            <w:r w:rsidR="00C74062" w:rsidRPr="00831DAB">
              <w:rPr>
                <w:sz w:val="22"/>
                <w:szCs w:val="22"/>
              </w:rPr>
              <w:t>к:</w:t>
            </w:r>
          </w:p>
        </w:tc>
        <w:tc>
          <w:tcPr>
            <w:tcW w:w="6120" w:type="dxa"/>
            <w:shd w:val="clear" w:color="auto" w:fill="auto"/>
          </w:tcPr>
          <w:p w:rsidR="003D7146" w:rsidRPr="00831DAB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3D7146" w:rsidRPr="00831DAB" w:rsidRDefault="003D7146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831DAB">
              <w:rPr>
                <w:sz w:val="22"/>
                <w:szCs w:val="22"/>
                <w:lang w:val="en-US"/>
              </w:rPr>
              <w:t> </w:t>
            </w:r>
            <w:r w:rsidRPr="00831DAB">
              <w:rPr>
                <w:sz w:val="22"/>
                <w:szCs w:val="22"/>
              </w:rPr>
              <w:t>Броневая, д.6, литера Б;</w:t>
            </w:r>
          </w:p>
          <w:p w:rsidR="00EE157A" w:rsidRPr="00831DAB" w:rsidRDefault="003D7146" w:rsidP="00C628F7">
            <w:pPr>
              <w:pStyle w:val="a5"/>
              <w:spacing w:before="0" w:after="0"/>
              <w:ind w:left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почтовый адрес: 197198 </w:t>
            </w:r>
            <w:r w:rsidRPr="00831DA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</w:p>
        </w:tc>
      </w:tr>
      <w:tr w:rsidR="003D7146" w:rsidRPr="00831DAB" w:rsidTr="00E663B6">
        <w:tc>
          <w:tcPr>
            <w:tcW w:w="565" w:type="dxa"/>
            <w:shd w:val="clear" w:color="auto" w:fill="auto"/>
          </w:tcPr>
          <w:p w:rsidR="003D7146" w:rsidRPr="00831DAB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831DAB" w:rsidRDefault="003D7146" w:rsidP="005E07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Филиал</w:t>
            </w:r>
            <w:r w:rsidR="002305F1" w:rsidRPr="00831DAB">
              <w:rPr>
                <w:sz w:val="22"/>
                <w:szCs w:val="22"/>
              </w:rPr>
              <w:t xml:space="preserve"> </w:t>
            </w:r>
            <w:r w:rsidRPr="00831DAB">
              <w:rPr>
                <w:sz w:val="22"/>
                <w:szCs w:val="22"/>
              </w:rPr>
              <w:t>Заказчика, для нужд которого</w:t>
            </w:r>
            <w:r w:rsidR="002B0526" w:rsidRPr="00831DAB">
              <w:rPr>
                <w:sz w:val="22"/>
                <w:szCs w:val="22"/>
              </w:rPr>
              <w:t xml:space="preserve"> </w:t>
            </w:r>
            <w:r w:rsidRPr="00831DAB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831DAB" w:rsidRDefault="002305F1" w:rsidP="005E072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831DAB" w:rsidTr="00E663B6">
        <w:tc>
          <w:tcPr>
            <w:tcW w:w="565" w:type="dxa"/>
            <w:shd w:val="clear" w:color="auto" w:fill="auto"/>
          </w:tcPr>
          <w:p w:rsidR="003D7146" w:rsidRPr="00831DAB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831DAB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831DAB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Поставка </w:t>
            </w:r>
            <w:r w:rsidR="005E072E" w:rsidRPr="00831DAB">
              <w:rPr>
                <w:b/>
                <w:sz w:val="22"/>
                <w:szCs w:val="22"/>
              </w:rPr>
              <w:t>Анализатора жидкости «Флюорат-02-3М»</w:t>
            </w:r>
            <w:r w:rsidR="005E072E" w:rsidRPr="00831DAB">
              <w:rPr>
                <w:sz w:val="22"/>
                <w:szCs w:val="22"/>
              </w:rPr>
              <w:t xml:space="preserve"> </w:t>
            </w:r>
            <w:r w:rsidR="008441F0" w:rsidRPr="00831DAB">
              <w:rPr>
                <w:sz w:val="22"/>
                <w:szCs w:val="22"/>
              </w:rPr>
              <w:t xml:space="preserve"> </w:t>
            </w:r>
            <w:r w:rsidR="00A569A5" w:rsidRPr="00831DA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Ед. изм.: шт</w:t>
            </w:r>
            <w:r w:rsidR="005E072E" w:rsidRPr="00831DAB">
              <w:rPr>
                <w:rFonts w:ascii="Times New Roman" w:hAnsi="Times New Roman"/>
              </w:rPr>
              <w:t>.</w:t>
            </w:r>
          </w:p>
          <w:p w:rsidR="00EE579F" w:rsidRPr="00831DA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 xml:space="preserve">Кол-во позиций: </w:t>
            </w:r>
            <w:r w:rsidR="005E072E" w:rsidRPr="00831DAB">
              <w:rPr>
                <w:rFonts w:ascii="Times New Roman" w:hAnsi="Times New Roman"/>
              </w:rPr>
              <w:t>1</w:t>
            </w:r>
          </w:p>
          <w:p w:rsidR="00EE579F" w:rsidRPr="00831DA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 xml:space="preserve">Объем поставки: </w:t>
            </w:r>
            <w:r w:rsidR="005E072E" w:rsidRPr="00831DAB">
              <w:rPr>
                <w:rFonts w:ascii="Times New Roman" w:hAnsi="Times New Roman"/>
              </w:rPr>
              <w:t>1</w:t>
            </w:r>
            <w:r w:rsidRPr="00831DAB">
              <w:rPr>
                <w:rFonts w:ascii="Times New Roman" w:hAnsi="Times New Roman"/>
              </w:rPr>
              <w:t xml:space="preserve"> шт. </w:t>
            </w:r>
          </w:p>
          <w:p w:rsidR="00EE579F" w:rsidRPr="00831DA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B87F88" w:rsidP="001556B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t xml:space="preserve">филиал (-ы) Заказчика, согласно техническому заданию, проекту договора являющимися неотъемлемыми частями </w:t>
            </w:r>
            <w:r w:rsidRPr="00831DAB">
              <w:rPr>
                <w:sz w:val="22"/>
                <w:szCs w:val="22"/>
              </w:rPr>
              <w:t>Закупочной документации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5E072E" w:rsidRPr="00831DAB" w:rsidRDefault="003717D6" w:rsidP="005E072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proofErr w:type="spellStart"/>
            <w:r w:rsidR="005E072E" w:rsidRPr="00831DAB">
              <w:rPr>
                <w:sz w:val="22"/>
                <w:szCs w:val="22"/>
              </w:rPr>
              <w:t>Мухамедова</w:t>
            </w:r>
            <w:proofErr w:type="spellEnd"/>
            <w:r w:rsidR="005E072E" w:rsidRPr="00831DAB">
              <w:rPr>
                <w:sz w:val="22"/>
                <w:szCs w:val="22"/>
              </w:rPr>
              <w:t xml:space="preserve"> Анна Юрьевна</w:t>
            </w:r>
          </w:p>
          <w:p w:rsidR="005E072E" w:rsidRPr="00831DAB" w:rsidRDefault="005E072E" w:rsidP="005E072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Контактный телефон - (495) 646-80-27 (доб. 243)</w:t>
            </w:r>
          </w:p>
          <w:p w:rsidR="003717D6" w:rsidRPr="00831DAB" w:rsidRDefault="005E072E" w:rsidP="005E072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831DAB">
              <w:rPr>
                <w:rStyle w:val="a6"/>
                <w:lang w:val="en-US"/>
              </w:rPr>
              <w:t>mukhamedova</w:t>
            </w:r>
            <w:proofErr w:type="spellEnd"/>
            <w:r w:rsidRPr="00831DAB">
              <w:rPr>
                <w:rStyle w:val="a6"/>
              </w:rPr>
              <w:t>@</w:t>
            </w:r>
            <w:proofErr w:type="spellStart"/>
            <w:r w:rsidRPr="00831DAB">
              <w:rPr>
                <w:rStyle w:val="a6"/>
                <w:lang w:val="en-US"/>
              </w:rPr>
              <w:t>pptk</w:t>
            </w:r>
            <w:proofErr w:type="spellEnd"/>
            <w:r w:rsidRPr="00831DAB">
              <w:rPr>
                <w:rStyle w:val="a6"/>
              </w:rPr>
              <w:t>-</w:t>
            </w:r>
            <w:proofErr w:type="spellStart"/>
            <w:r w:rsidRPr="00831DAB">
              <w:rPr>
                <w:rStyle w:val="a6"/>
                <w:lang w:val="en-US"/>
              </w:rPr>
              <w:t>mos</w:t>
            </w:r>
            <w:proofErr w:type="spellEnd"/>
            <w:r w:rsidRPr="00831DAB">
              <w:rPr>
                <w:rStyle w:val="a6"/>
              </w:rPr>
              <w:t>.</w:t>
            </w:r>
            <w:proofErr w:type="spellStart"/>
            <w:r w:rsidRPr="00831DAB">
              <w:rPr>
                <w:rStyle w:val="a6"/>
                <w:lang w:val="en-US"/>
              </w:rPr>
              <w:t>ru</w:t>
            </w:r>
            <w:proofErr w:type="spellEnd"/>
          </w:p>
          <w:p w:rsidR="003717D6" w:rsidRPr="00831DAB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Контактное лицо по организационным и процедурным </w:t>
            </w:r>
            <w:r w:rsidRPr="00831DAB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3717D6" w:rsidRPr="00831DAB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831DAB">
              <w:rPr>
                <w:sz w:val="22"/>
                <w:szCs w:val="22"/>
              </w:rPr>
              <w:t>Кошурина</w:t>
            </w:r>
            <w:proofErr w:type="spellEnd"/>
            <w:r w:rsidRPr="00831DAB">
              <w:rPr>
                <w:sz w:val="22"/>
                <w:szCs w:val="22"/>
              </w:rPr>
              <w:t xml:space="preserve"> Анастасия Алексеевна </w:t>
            </w:r>
          </w:p>
          <w:p w:rsidR="003717D6" w:rsidRPr="00831DAB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Контактный телефон - (495) 646-80-27 (доб. 219)</w:t>
            </w:r>
          </w:p>
          <w:p w:rsidR="003717D6" w:rsidRPr="00831DAB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831DAB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831DAB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831DAB">
                <w:rPr>
                  <w:rStyle w:val="a6"/>
                  <w:sz w:val="22"/>
                  <w:szCs w:val="22"/>
                </w:rPr>
                <w:t>@</w:t>
              </w:r>
              <w:r w:rsidRPr="00831DA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31DAB">
                <w:rPr>
                  <w:rStyle w:val="a6"/>
                  <w:sz w:val="22"/>
                  <w:szCs w:val="22"/>
                </w:rPr>
                <w:t>-</w:t>
              </w:r>
              <w:r w:rsidRPr="00831DA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31DA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831DA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831DAB" w:rsidRDefault="003717D6" w:rsidP="003717D6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Режим работы – с пн. по пт. с 8:30 ч. до 17:30 ч. (по московскому времени), обеденный перерыв  с 13:00 ч. до 14:00 ч.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831DA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31DAB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831DAB">
              <w:rPr>
                <w:sz w:val="22"/>
                <w:szCs w:val="22"/>
              </w:rPr>
              <w:t>ГазНефтеторг.ру</w:t>
            </w:r>
            <w:proofErr w:type="spellEnd"/>
            <w:r w:rsidRPr="00831DAB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831DA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31DAB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831DA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831DAB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831DAB">
              <w:rPr>
                <w:sz w:val="22"/>
                <w:szCs w:val="22"/>
              </w:rPr>
              <w:t>Румянцево</w:t>
            </w:r>
            <w:proofErr w:type="spellEnd"/>
            <w:r w:rsidRPr="00831DAB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831DAB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5E072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831DA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831DAB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5E072E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831DA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831DA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831DA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831DAB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831DA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831DAB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831DAB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831DAB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831DAB">
              <w:rPr>
                <w:rStyle w:val="a6"/>
              </w:rPr>
              <w:t>www</w:t>
            </w:r>
            <w:proofErr w:type="spellEnd"/>
            <w:r w:rsidRPr="00831DAB">
              <w:rPr>
                <w:rStyle w:val="a6"/>
                <w:lang w:val="en-US"/>
              </w:rPr>
              <w:t>.</w:t>
            </w:r>
            <w:proofErr w:type="spellStart"/>
            <w:r w:rsidRPr="00831DAB">
              <w:rPr>
                <w:rStyle w:val="a6"/>
              </w:rPr>
              <w:t>tgc</w:t>
            </w:r>
            <w:proofErr w:type="spellEnd"/>
            <w:r w:rsidRPr="00831DAB">
              <w:rPr>
                <w:rStyle w:val="a6"/>
                <w:lang w:val="en-US"/>
              </w:rPr>
              <w:t>1.</w:t>
            </w:r>
            <w:proofErr w:type="spellStart"/>
            <w:r w:rsidRPr="00831DAB">
              <w:rPr>
                <w:rStyle w:val="a6"/>
              </w:rPr>
              <w:t>ru</w:t>
            </w:r>
            <w:proofErr w:type="spellEnd"/>
          </w:p>
        </w:tc>
      </w:tr>
      <w:tr w:rsidR="00EE579F" w:rsidRPr="00831DAB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831DAB">
              <w:rPr>
                <w:sz w:val="22"/>
                <w:szCs w:val="22"/>
              </w:rPr>
              <w:t>айт</w:t>
            </w:r>
            <w:proofErr w:type="spellEnd"/>
            <w:r w:rsidRPr="00831DAB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5E072E" w:rsidP="00905A8B">
            <w:pPr>
              <w:pStyle w:val="a5"/>
              <w:spacing w:before="0" w:after="0"/>
              <w:rPr>
                <w:rStyle w:val="a6"/>
                <w:lang w:val="en-US"/>
              </w:rPr>
            </w:pPr>
            <w:hyperlink r:id="rId16" w:history="1">
              <w:r w:rsidR="00EE579F" w:rsidRPr="00831DAB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831DA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31DAB">
              <w:rPr>
                <w:sz w:val="22"/>
                <w:szCs w:val="22"/>
              </w:rPr>
              <w:t xml:space="preserve"> 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831DA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831DAB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5E072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2</w:t>
            </w:r>
            <w:r w:rsidR="00EE579F" w:rsidRPr="00831DAB">
              <w:rPr>
                <w:sz w:val="22"/>
                <w:szCs w:val="22"/>
              </w:rPr>
              <w:t>60</w:t>
            </w:r>
            <w:r w:rsidR="00EE579F" w:rsidRPr="00831DAB">
              <w:rPr>
                <w:sz w:val="22"/>
                <w:szCs w:val="22"/>
                <w:lang w:val="en-US"/>
              </w:rPr>
              <w:t> </w:t>
            </w:r>
            <w:r w:rsidR="00EE579F" w:rsidRPr="00831DAB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831DAB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-</w:t>
            </w:r>
          </w:p>
        </w:tc>
      </w:tr>
      <w:tr w:rsidR="00EE579F" w:rsidRPr="00831DAB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31DA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31DA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 </w:t>
            </w:r>
          </w:p>
        </w:tc>
      </w:tr>
      <w:tr w:rsidR="00EE579F" w:rsidRPr="00831DAB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31DA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5E072E" w:rsidP="005E072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831DAB">
              <w:rPr>
                <w:bCs/>
                <w:iCs/>
                <w:sz w:val="22"/>
                <w:szCs w:val="22"/>
              </w:rPr>
              <w:t>20</w:t>
            </w:r>
            <w:r w:rsidR="003717D6" w:rsidRPr="00831DAB">
              <w:rPr>
                <w:bCs/>
                <w:iCs/>
                <w:sz w:val="22"/>
                <w:szCs w:val="22"/>
              </w:rPr>
              <w:t>.0</w:t>
            </w:r>
            <w:r w:rsidRPr="00831DAB">
              <w:rPr>
                <w:bCs/>
                <w:iCs/>
                <w:sz w:val="22"/>
                <w:szCs w:val="22"/>
              </w:rPr>
              <w:t>6</w:t>
            </w:r>
            <w:r w:rsidR="003717D6" w:rsidRPr="00831DAB">
              <w:rPr>
                <w:bCs/>
                <w:iCs/>
                <w:sz w:val="22"/>
                <w:szCs w:val="22"/>
              </w:rPr>
              <w:t>.201</w:t>
            </w:r>
            <w:r w:rsidR="003717D6" w:rsidRPr="00831DAB"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</w:tr>
      <w:tr w:rsidR="00EE579F" w:rsidRPr="00831DAB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5E072E" w:rsidP="005E07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28</w:t>
            </w:r>
            <w:r w:rsidR="00EE579F" w:rsidRPr="00831DAB">
              <w:rPr>
                <w:sz w:val="22"/>
                <w:szCs w:val="22"/>
              </w:rPr>
              <w:t>.0</w:t>
            </w:r>
            <w:r w:rsidRPr="00831DAB">
              <w:rPr>
                <w:sz w:val="22"/>
                <w:szCs w:val="22"/>
              </w:rPr>
              <w:t>6</w:t>
            </w:r>
            <w:r w:rsidR="00EE579F" w:rsidRPr="00831DAB">
              <w:rPr>
                <w:sz w:val="22"/>
                <w:szCs w:val="22"/>
              </w:rPr>
              <w:t>.201</w:t>
            </w:r>
            <w:r w:rsidR="003717D6" w:rsidRPr="00831DAB">
              <w:rPr>
                <w:sz w:val="22"/>
                <w:szCs w:val="22"/>
              </w:rPr>
              <w:t>3</w:t>
            </w:r>
            <w:r w:rsidR="00EE579F" w:rsidRPr="00831DAB">
              <w:rPr>
                <w:sz w:val="22"/>
                <w:szCs w:val="22"/>
              </w:rPr>
              <w:t xml:space="preserve"> до 1</w:t>
            </w:r>
            <w:r w:rsidRPr="00831DAB">
              <w:rPr>
                <w:sz w:val="22"/>
                <w:szCs w:val="22"/>
              </w:rPr>
              <w:t>1</w:t>
            </w:r>
            <w:r w:rsidR="00EE579F" w:rsidRPr="00831DAB">
              <w:rPr>
                <w:sz w:val="22"/>
                <w:szCs w:val="22"/>
              </w:rPr>
              <w:t>:</w:t>
            </w:r>
            <w:r w:rsidR="006B3959" w:rsidRPr="00831DAB">
              <w:rPr>
                <w:sz w:val="22"/>
                <w:szCs w:val="22"/>
              </w:rPr>
              <w:t>30</w:t>
            </w:r>
            <w:r w:rsidR="00EE579F" w:rsidRPr="00831DAB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EE579F" w:rsidRPr="00831DAB" w:rsidTr="00E663B6">
        <w:tc>
          <w:tcPr>
            <w:tcW w:w="565" w:type="dxa"/>
            <w:shd w:val="clear" w:color="auto" w:fill="auto"/>
          </w:tcPr>
          <w:p w:rsidR="00EE579F" w:rsidRPr="00831DA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831DAB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831DA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831DA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831DAB">
              <w:rPr>
                <w:sz w:val="22"/>
                <w:szCs w:val="22"/>
              </w:rPr>
              <w:t xml:space="preserve"> </w:t>
            </w:r>
          </w:p>
          <w:p w:rsidR="00EE579F" w:rsidRPr="00831DAB" w:rsidRDefault="005E072E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28</w:t>
            </w:r>
            <w:r w:rsidR="00EE579F" w:rsidRPr="00831DAB">
              <w:rPr>
                <w:sz w:val="22"/>
                <w:szCs w:val="22"/>
              </w:rPr>
              <w:t>.0</w:t>
            </w:r>
            <w:r w:rsidRPr="00831DAB">
              <w:rPr>
                <w:sz w:val="22"/>
                <w:szCs w:val="22"/>
              </w:rPr>
              <w:t>6</w:t>
            </w:r>
            <w:r w:rsidR="00EE579F" w:rsidRPr="00831DAB">
              <w:rPr>
                <w:sz w:val="22"/>
                <w:szCs w:val="22"/>
              </w:rPr>
              <w:t>.201</w:t>
            </w:r>
            <w:r w:rsidR="003717D6" w:rsidRPr="00831DAB">
              <w:rPr>
                <w:sz w:val="22"/>
                <w:szCs w:val="22"/>
              </w:rPr>
              <w:t>3</w:t>
            </w:r>
            <w:r w:rsidR="00EE579F" w:rsidRPr="00831DAB">
              <w:rPr>
                <w:sz w:val="22"/>
                <w:szCs w:val="22"/>
              </w:rPr>
              <w:t xml:space="preserve"> в 1</w:t>
            </w:r>
            <w:r w:rsidRPr="00831DAB">
              <w:rPr>
                <w:sz w:val="22"/>
                <w:szCs w:val="22"/>
              </w:rPr>
              <w:t>1</w:t>
            </w:r>
            <w:r w:rsidR="00EE579F" w:rsidRPr="00831DAB">
              <w:rPr>
                <w:sz w:val="22"/>
                <w:szCs w:val="22"/>
              </w:rPr>
              <w:t>:</w:t>
            </w:r>
            <w:r w:rsidR="006B3959" w:rsidRPr="00831DAB">
              <w:rPr>
                <w:sz w:val="22"/>
                <w:szCs w:val="22"/>
              </w:rPr>
              <w:t>30</w:t>
            </w:r>
            <w:r w:rsidR="00EE579F" w:rsidRPr="00831DAB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831DA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6B3959" w:rsidRPr="00831DAB" w:rsidTr="00E663B6">
        <w:tc>
          <w:tcPr>
            <w:tcW w:w="565" w:type="dxa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831DAB" w:rsidRDefault="006B3959" w:rsidP="007D49FF">
            <w:pPr>
              <w:pStyle w:val="a5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831DAB" w:rsidRDefault="006B3959" w:rsidP="005E072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 xml:space="preserve">до </w:t>
            </w:r>
            <w:r w:rsidR="005E072E" w:rsidRPr="00831DAB">
              <w:rPr>
                <w:sz w:val="22"/>
                <w:szCs w:val="22"/>
              </w:rPr>
              <w:t>09</w:t>
            </w:r>
            <w:r w:rsidRPr="00831DAB">
              <w:rPr>
                <w:sz w:val="22"/>
                <w:szCs w:val="22"/>
              </w:rPr>
              <w:t>.</w:t>
            </w:r>
            <w:r w:rsidR="005E072E" w:rsidRPr="00831DAB">
              <w:rPr>
                <w:sz w:val="22"/>
                <w:szCs w:val="22"/>
              </w:rPr>
              <w:t>08</w:t>
            </w:r>
            <w:r w:rsidRPr="00831DAB">
              <w:rPr>
                <w:sz w:val="22"/>
                <w:szCs w:val="22"/>
              </w:rPr>
              <w:t>.201</w:t>
            </w:r>
            <w:r w:rsidR="003717D6" w:rsidRPr="00831DAB">
              <w:rPr>
                <w:sz w:val="22"/>
                <w:szCs w:val="22"/>
              </w:rPr>
              <w:t>3</w:t>
            </w:r>
            <w:r w:rsidRPr="00831DAB">
              <w:rPr>
                <w:sz w:val="22"/>
                <w:szCs w:val="22"/>
              </w:rPr>
              <w:t xml:space="preserve">, по адресу - 197198 </w:t>
            </w:r>
            <w:r w:rsidRPr="00831DA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31DAB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6B3959" w:rsidRPr="00831DAB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31DAB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831DAB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31DA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6B3959" w:rsidRPr="00831DAB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831DA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31DA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31DA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31DA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31DA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31DAB" w:rsidRDefault="00615C21" w:rsidP="009B4F06">
      <w:pPr>
        <w:spacing w:after="0" w:line="240" w:lineRule="auto"/>
        <w:rPr>
          <w:rFonts w:ascii="Times New Roman" w:hAnsi="Times New Roman"/>
        </w:rPr>
      </w:pPr>
      <w:r w:rsidRPr="00831DAB">
        <w:rPr>
          <w:rFonts w:ascii="Times New Roman" w:hAnsi="Times New Roman"/>
        </w:rPr>
        <w:t xml:space="preserve">Приложение </w:t>
      </w:r>
      <w:r w:rsidR="002E1F54" w:rsidRPr="00831DAB">
        <w:rPr>
          <w:rFonts w:ascii="Times New Roman" w:hAnsi="Times New Roman"/>
        </w:rPr>
        <w:t xml:space="preserve">№ </w:t>
      </w:r>
      <w:r w:rsidRPr="00831DAB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831DA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831DAB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831DAB" w:rsidTr="00E663B6">
        <w:tc>
          <w:tcPr>
            <w:tcW w:w="3780" w:type="dxa"/>
            <w:vAlign w:val="center"/>
          </w:tcPr>
          <w:p w:rsidR="0044029A" w:rsidRPr="00831DA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831DA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831DA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831DA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ФИО</w:t>
            </w:r>
          </w:p>
        </w:tc>
      </w:tr>
      <w:tr w:rsidR="00AC7850" w:rsidRPr="00831DAB" w:rsidTr="00E663B6">
        <w:trPr>
          <w:trHeight w:val="475"/>
        </w:trPr>
        <w:tc>
          <w:tcPr>
            <w:tcW w:w="3780" w:type="dxa"/>
          </w:tcPr>
          <w:p w:rsidR="00AC7850" w:rsidRPr="00831DA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31DA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31DA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5E072E" w:rsidRPr="00831DAB" w:rsidRDefault="005E072E" w:rsidP="005E07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1DAB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831DA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E072E" w:rsidRPr="00831DAB" w:rsidRDefault="005E072E" w:rsidP="005E07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 xml:space="preserve">Анастасия </w:t>
            </w:r>
          </w:p>
          <w:p w:rsidR="00AC7850" w:rsidRPr="00831DAB" w:rsidRDefault="005E072E" w:rsidP="005E07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Алексеевна</w:t>
            </w:r>
          </w:p>
        </w:tc>
      </w:tr>
      <w:tr w:rsidR="00AC7850" w:rsidRPr="00831DAB" w:rsidTr="00E663B6">
        <w:trPr>
          <w:trHeight w:val="183"/>
        </w:trPr>
        <w:tc>
          <w:tcPr>
            <w:tcW w:w="3780" w:type="dxa"/>
          </w:tcPr>
          <w:p w:rsidR="00AC7850" w:rsidRPr="00831DA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831DAB">
              <w:rPr>
                <w:rFonts w:ascii="Times New Roman" w:hAnsi="Times New Roman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831DA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831DA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5E072E" w:rsidRPr="00831DAB" w:rsidRDefault="005E072E" w:rsidP="005E07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1DAB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5E072E" w:rsidRPr="00831DAB" w:rsidRDefault="005E072E" w:rsidP="005E07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AC7850" w:rsidRPr="00831DAB" w:rsidRDefault="005E072E" w:rsidP="005E07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831DAB" w:rsidRDefault="00615C21">
      <w:pPr>
        <w:rPr>
          <w:rFonts w:ascii="Times New Roman" w:hAnsi="Times New Roman"/>
        </w:rPr>
      </w:pPr>
    </w:p>
    <w:p w:rsidR="00903C4F" w:rsidRPr="00831DAB" w:rsidRDefault="00903C4F">
      <w:pPr>
        <w:rPr>
          <w:rFonts w:ascii="Times New Roman" w:hAnsi="Times New Roman"/>
          <w:lang w:val="en-US"/>
        </w:rPr>
        <w:sectPr w:rsidR="00903C4F" w:rsidRPr="00831DAB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831DA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31DAB">
        <w:rPr>
          <w:rFonts w:ascii="Times New Roman" w:hAnsi="Times New Roman"/>
        </w:rPr>
        <w:lastRenderedPageBreak/>
        <w:t>Приложение № 1</w:t>
      </w:r>
    </w:p>
    <w:p w:rsidR="00C10012" w:rsidRPr="00831DAB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831DAB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831DAB" w:rsidRDefault="00C10012" w:rsidP="00C10012">
      <w:pPr>
        <w:jc w:val="center"/>
        <w:rPr>
          <w:rFonts w:ascii="Times New Roman" w:hAnsi="Times New Roman"/>
          <w:b/>
        </w:rPr>
      </w:pPr>
      <w:r w:rsidRPr="00831DA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831DAB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31DA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831DAB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831DAB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831DAB">
        <w:rPr>
          <w:rFonts w:ascii="Times New Roman" w:hAnsi="Times New Roman"/>
          <w:b/>
        </w:rPr>
        <w:t>___</w:t>
      </w:r>
      <w:r w:rsidRPr="00831DAB">
        <w:rPr>
          <w:rFonts w:ascii="Times New Roman" w:hAnsi="Times New Roman"/>
          <w:b/>
        </w:rPr>
        <w:t xml:space="preserve"> на </w:t>
      </w:r>
      <w:r w:rsidR="00E663B6" w:rsidRPr="00831DAB">
        <w:rPr>
          <w:rFonts w:ascii="Times New Roman" w:hAnsi="Times New Roman"/>
          <w:b/>
        </w:rPr>
        <w:t xml:space="preserve">определение наилучших условий на </w:t>
      </w:r>
      <w:r w:rsidRPr="00831DAB">
        <w:rPr>
          <w:rFonts w:ascii="Times New Roman" w:hAnsi="Times New Roman"/>
          <w:b/>
        </w:rPr>
        <w:t>поставку ____________________________</w:t>
      </w:r>
      <w:r w:rsidR="00E663B6" w:rsidRPr="00831DAB">
        <w:rPr>
          <w:rFonts w:ascii="Times New Roman" w:hAnsi="Times New Roman"/>
          <w:b/>
        </w:rPr>
        <w:t>____________________________________________</w:t>
      </w:r>
      <w:r w:rsidRPr="00831DAB">
        <w:rPr>
          <w:rFonts w:ascii="Times New Roman" w:hAnsi="Times New Roman"/>
          <w:b/>
        </w:rPr>
        <w:t>__________</w:t>
      </w:r>
      <w:r w:rsidR="00E663B6" w:rsidRPr="00831DAB">
        <w:rPr>
          <w:rFonts w:ascii="Times New Roman" w:hAnsi="Times New Roman"/>
          <w:b/>
        </w:rPr>
        <w:t>_</w:t>
      </w:r>
    </w:p>
    <w:p w:rsidR="00C10012" w:rsidRPr="00831DAB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31DAB">
        <w:rPr>
          <w:rFonts w:ascii="Times New Roman" w:hAnsi="Times New Roman"/>
          <w:b/>
          <w:i/>
          <w:vertAlign w:val="superscript"/>
        </w:rPr>
        <w:t>(</w:t>
      </w:r>
      <w:r w:rsidRPr="00831DA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31DA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31DAB">
              <w:rPr>
                <w:rFonts w:ascii="Times New Roman" w:eastAsia="Times New Roman" w:hAnsi="Times New Roman"/>
                <w:lang w:eastAsia="ru-RU"/>
              </w:rPr>
              <w:br/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831DAB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831DAB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31DAB">
              <w:rPr>
                <w:rFonts w:ascii="Times New Roman" w:eastAsia="Times New Roman" w:hAnsi="Times New Roman"/>
                <w:lang w:eastAsia="ru-RU"/>
              </w:rPr>
              <w:br/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31DAB">
              <w:rPr>
                <w:rFonts w:ascii="Times New Roman" w:eastAsia="Times New Roman" w:hAnsi="Times New Roman"/>
                <w:lang w:eastAsia="ru-RU"/>
              </w:rPr>
              <w:br/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31DA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831DAB" w:rsidTr="00C10012">
        <w:tc>
          <w:tcPr>
            <w:tcW w:w="709" w:type="dxa"/>
            <w:shd w:val="clear" w:color="auto" w:fill="auto"/>
          </w:tcPr>
          <w:p w:rsidR="00C10012" w:rsidRPr="00831DA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31DA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831DA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831DA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31DA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31DA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831DA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831DAB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31DA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831DA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831DA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на ___________________________________________________________________________</w:t>
      </w:r>
    </w:p>
    <w:p w:rsidR="00C10012" w:rsidRPr="00831DAB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31DAB">
        <w:rPr>
          <w:rFonts w:ascii="Times New Roman" w:hAnsi="Times New Roman"/>
          <w:i/>
          <w:vertAlign w:val="superscript"/>
        </w:rPr>
        <w:t>(</w:t>
      </w:r>
      <w:r w:rsidRPr="00831DA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831DAB">
        <w:rPr>
          <w:rFonts w:ascii="Times New Roman" w:hAnsi="Times New Roman"/>
          <w:i/>
          <w:vertAlign w:val="superscript"/>
        </w:rPr>
        <w:t>)</w:t>
      </w:r>
    </w:p>
    <w:p w:rsidR="00C10012" w:rsidRPr="00831DA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831DAB">
        <w:rPr>
          <w:rFonts w:ascii="Times New Roman" w:hAnsi="Times New Roman"/>
          <w:i/>
        </w:rPr>
        <w:t xml:space="preserve">указывается, </w:t>
      </w:r>
      <w:r w:rsidRPr="00831DA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831DAB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831DA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831DAB">
        <w:rPr>
          <w:rFonts w:ascii="Times New Roman" w:hAnsi="Times New Roman"/>
        </w:rPr>
        <w:t>).</w:t>
      </w:r>
    </w:p>
    <w:p w:rsidR="00C10012" w:rsidRPr="00831DA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31DAB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831DA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831DA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831DA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Подпись Участника</w:t>
      </w:r>
      <w:r w:rsidRPr="00831DAB">
        <w:rPr>
          <w:rFonts w:ascii="Times New Roman" w:hAnsi="Times New Roman"/>
        </w:rPr>
        <w:tab/>
      </w:r>
      <w:r w:rsidRPr="00831DAB">
        <w:rPr>
          <w:rFonts w:ascii="Times New Roman" w:hAnsi="Times New Roman"/>
        </w:rPr>
        <w:tab/>
        <w:t>/_______________(</w:t>
      </w:r>
      <w:r w:rsidRPr="00831DAB">
        <w:rPr>
          <w:rFonts w:ascii="Times New Roman" w:hAnsi="Times New Roman"/>
          <w:i/>
        </w:rPr>
        <w:t>ФИО, должность</w:t>
      </w:r>
      <w:r w:rsidRPr="00831DAB">
        <w:rPr>
          <w:rFonts w:ascii="Times New Roman" w:hAnsi="Times New Roman"/>
        </w:rPr>
        <w:t>)</w:t>
      </w:r>
    </w:p>
    <w:p w:rsidR="00C10012" w:rsidRPr="00831DA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31DAB">
        <w:rPr>
          <w:rFonts w:ascii="Times New Roman" w:hAnsi="Times New Roman"/>
        </w:rPr>
        <w:t>Дата</w:t>
      </w:r>
    </w:p>
    <w:p w:rsidR="00C10012" w:rsidRPr="00831DA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831DAB">
        <w:rPr>
          <w:rFonts w:ascii="Times New Roman" w:hAnsi="Times New Roman"/>
        </w:rPr>
        <w:t>м.п</w:t>
      </w:r>
      <w:proofErr w:type="spellEnd"/>
      <w:r w:rsidRPr="00831DAB">
        <w:rPr>
          <w:rFonts w:ascii="Times New Roman" w:hAnsi="Times New Roman"/>
        </w:rPr>
        <w:t>.</w:t>
      </w:r>
    </w:p>
    <w:p w:rsidR="00C10012" w:rsidRPr="00831DAB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31DA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831DAB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31DAB">
        <w:rPr>
          <w:sz w:val="22"/>
          <w:szCs w:val="22"/>
        </w:rPr>
        <w:t>Инструкция по заполнению</w:t>
      </w:r>
    </w:p>
    <w:p w:rsidR="00C10012" w:rsidRPr="00831DA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1DAB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831DA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1DA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831DA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1DAB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831DA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31DAB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8E61A6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8E61A6" w:rsidRDefault="009D6732" w:rsidP="00C10012">
      <w:pPr>
        <w:spacing w:after="0" w:line="240" w:lineRule="auto"/>
        <w:jc w:val="right"/>
      </w:pPr>
    </w:p>
    <w:sectPr w:rsidR="009D6732" w:rsidRPr="008E61A6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72E" w:rsidRDefault="005E072E" w:rsidP="00580350">
      <w:pPr>
        <w:spacing w:after="0" w:line="240" w:lineRule="auto"/>
      </w:pPr>
      <w:r>
        <w:separator/>
      </w:r>
    </w:p>
  </w:endnote>
  <w:endnote w:type="continuationSeparator" w:id="0">
    <w:p w:rsidR="005E072E" w:rsidRDefault="005E072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2E" w:rsidRPr="007B289D" w:rsidRDefault="005E072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31DAB">
      <w:rPr>
        <w:rFonts w:ascii="Times New Roman" w:hAnsi="Times New Roman"/>
        <w:noProof/>
        <w:sz w:val="20"/>
        <w:szCs w:val="20"/>
      </w:rPr>
      <w:t>1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831DA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72E" w:rsidRDefault="005E072E" w:rsidP="00580350">
      <w:pPr>
        <w:spacing w:after="0" w:line="240" w:lineRule="auto"/>
      </w:pPr>
      <w:r>
        <w:separator/>
      </w:r>
    </w:p>
  </w:footnote>
  <w:footnote w:type="continuationSeparator" w:id="0">
    <w:p w:rsidR="005E072E" w:rsidRDefault="005E072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2E" w:rsidRPr="00524574" w:rsidRDefault="005E072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E072E" w:rsidRPr="00524574" w:rsidRDefault="005E072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E072E" w:rsidRPr="00524574" w:rsidRDefault="005E072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72E" w:rsidRPr="00903C4F" w:rsidRDefault="005E072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06C5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41070"/>
    <w:rsid w:val="00146B0E"/>
    <w:rsid w:val="001556B5"/>
    <w:rsid w:val="00167C7B"/>
    <w:rsid w:val="00173CFC"/>
    <w:rsid w:val="001964A2"/>
    <w:rsid w:val="001A5805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E11D1"/>
    <w:rsid w:val="002E1F54"/>
    <w:rsid w:val="002E385B"/>
    <w:rsid w:val="002F26CF"/>
    <w:rsid w:val="002F7C5E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97681"/>
    <w:rsid w:val="004B579E"/>
    <w:rsid w:val="004B7FAC"/>
    <w:rsid w:val="004F171F"/>
    <w:rsid w:val="00502CFC"/>
    <w:rsid w:val="00504918"/>
    <w:rsid w:val="00507FB5"/>
    <w:rsid w:val="00536678"/>
    <w:rsid w:val="00543F29"/>
    <w:rsid w:val="0055340C"/>
    <w:rsid w:val="00580350"/>
    <w:rsid w:val="005B1D95"/>
    <w:rsid w:val="005C2C8F"/>
    <w:rsid w:val="005D04F2"/>
    <w:rsid w:val="005E072E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F3243"/>
    <w:rsid w:val="007118A2"/>
    <w:rsid w:val="00732898"/>
    <w:rsid w:val="00736CB7"/>
    <w:rsid w:val="00746C81"/>
    <w:rsid w:val="00751583"/>
    <w:rsid w:val="007524CA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55D7"/>
    <w:rsid w:val="0081789A"/>
    <w:rsid w:val="008206C9"/>
    <w:rsid w:val="00831DAB"/>
    <w:rsid w:val="008441F0"/>
    <w:rsid w:val="0087060F"/>
    <w:rsid w:val="00871649"/>
    <w:rsid w:val="00871AA0"/>
    <w:rsid w:val="00891230"/>
    <w:rsid w:val="008B1167"/>
    <w:rsid w:val="008D2E98"/>
    <w:rsid w:val="008E2819"/>
    <w:rsid w:val="008E2823"/>
    <w:rsid w:val="008E2E2B"/>
    <w:rsid w:val="008E61A6"/>
    <w:rsid w:val="008E627C"/>
    <w:rsid w:val="00900F2F"/>
    <w:rsid w:val="00903C4F"/>
    <w:rsid w:val="00903CAA"/>
    <w:rsid w:val="00905A8B"/>
    <w:rsid w:val="009168DE"/>
    <w:rsid w:val="009234CF"/>
    <w:rsid w:val="009329E2"/>
    <w:rsid w:val="009506E2"/>
    <w:rsid w:val="009562DB"/>
    <w:rsid w:val="00980C84"/>
    <w:rsid w:val="009B317F"/>
    <w:rsid w:val="009B4F06"/>
    <w:rsid w:val="009D06C5"/>
    <w:rsid w:val="009D6732"/>
    <w:rsid w:val="00A30EE0"/>
    <w:rsid w:val="00A4609B"/>
    <w:rsid w:val="00A54938"/>
    <w:rsid w:val="00A569A5"/>
    <w:rsid w:val="00A57768"/>
    <w:rsid w:val="00A62CE1"/>
    <w:rsid w:val="00A85028"/>
    <w:rsid w:val="00A93C11"/>
    <w:rsid w:val="00A940CC"/>
    <w:rsid w:val="00AA42AE"/>
    <w:rsid w:val="00AA4928"/>
    <w:rsid w:val="00AA4F3B"/>
    <w:rsid w:val="00AC616D"/>
    <w:rsid w:val="00AC7119"/>
    <w:rsid w:val="00AC7850"/>
    <w:rsid w:val="00AD4AA3"/>
    <w:rsid w:val="00AF1537"/>
    <w:rsid w:val="00AF45E5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311D9"/>
    <w:rsid w:val="00C628F7"/>
    <w:rsid w:val="00C6617B"/>
    <w:rsid w:val="00C74062"/>
    <w:rsid w:val="00C75D50"/>
    <w:rsid w:val="00C912DD"/>
    <w:rsid w:val="00CB5E84"/>
    <w:rsid w:val="00CC0F00"/>
    <w:rsid w:val="00CD189E"/>
    <w:rsid w:val="00CE5F0A"/>
    <w:rsid w:val="00D1087C"/>
    <w:rsid w:val="00D22963"/>
    <w:rsid w:val="00D322E1"/>
    <w:rsid w:val="00D54C74"/>
    <w:rsid w:val="00D66DAC"/>
    <w:rsid w:val="00D72C88"/>
    <w:rsid w:val="00D91F07"/>
    <w:rsid w:val="00D946EF"/>
    <w:rsid w:val="00DB7633"/>
    <w:rsid w:val="00DE224B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93024"/>
    <w:rsid w:val="00FA0F62"/>
    <w:rsid w:val="00FA1C72"/>
    <w:rsid w:val="00FA6F56"/>
    <w:rsid w:val="00FB1AB2"/>
    <w:rsid w:val="00FC50E0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shurina@pptk-mos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&#1069;&#1058;&#1055;\03.%20&#1048;&#1079;&#1074;&#1077;&#1097;&#1077;&#1085;&#1080;&#1077;%20&#1069;&#1058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9D7B2-4043-4AA8-8E7B-419FD9C5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 ЭТП</Template>
  <TotalTime>4</TotalTime>
  <Pages>5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10703</CharactersWithSpaces>
  <SharedDoc>false</SharedDoc>
  <HLinks>
    <vt:vector size="60" baseType="variant"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21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12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2</cp:revision>
  <cp:lastPrinted>2011-12-30T09:33:00Z</cp:lastPrinted>
  <dcterms:created xsi:type="dcterms:W3CDTF">2013-06-20T10:24:00Z</dcterms:created>
  <dcterms:modified xsi:type="dcterms:W3CDTF">2013-06-20T10:37:00Z</dcterms:modified>
</cp:coreProperties>
</file>