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4C" w:rsidRPr="0060392F" w:rsidRDefault="00E1394C" w:rsidP="005D4AD3">
      <w:pPr>
        <w:suppressAutoHyphens/>
        <w:jc w:val="center"/>
        <w:outlineLvl w:val="0"/>
      </w:pPr>
    </w:p>
    <w:p w:rsidR="007B080C" w:rsidRPr="0060392F" w:rsidRDefault="00AE6176" w:rsidP="00CD52BE">
      <w:pPr>
        <w:suppressAutoHyphens/>
        <w:jc w:val="center"/>
        <w:outlineLvl w:val="0"/>
        <w:rPr>
          <w:b/>
        </w:rPr>
      </w:pPr>
      <w:r w:rsidRPr="0060392F">
        <w:rPr>
          <w:b/>
        </w:rPr>
        <w:t>ТЕХНИЧЕСКО</w:t>
      </w:r>
      <w:r w:rsidR="00DD0B7E" w:rsidRPr="0060392F">
        <w:rPr>
          <w:b/>
        </w:rPr>
        <w:t>Е</w:t>
      </w:r>
      <w:r w:rsidRPr="0060392F">
        <w:rPr>
          <w:b/>
        </w:rPr>
        <w:t xml:space="preserve"> ЗАДАНИ</w:t>
      </w:r>
      <w:r w:rsidR="00DD0B7E" w:rsidRPr="0060392F">
        <w:rPr>
          <w:b/>
        </w:rPr>
        <w:t>Е</w:t>
      </w:r>
    </w:p>
    <w:p w:rsidR="00AE6176" w:rsidRPr="0060392F" w:rsidRDefault="00AE6176" w:rsidP="00CD52BE">
      <w:pPr>
        <w:pStyle w:val="21"/>
        <w:rPr>
          <w:b w:val="0"/>
        </w:rPr>
      </w:pPr>
      <w:r w:rsidRPr="0060392F">
        <w:rPr>
          <w:b w:val="0"/>
        </w:rPr>
        <w:t>на открытый запрос предложений по выбору исполнителя работ</w:t>
      </w:r>
      <w:r w:rsidR="00DD0B7E" w:rsidRPr="0060392F">
        <w:rPr>
          <w:b w:val="0"/>
        </w:rPr>
        <w:t xml:space="preserve"> </w:t>
      </w:r>
      <w:r w:rsidR="00671F12" w:rsidRPr="0060392F">
        <w:t>по</w:t>
      </w:r>
      <w:r w:rsidR="002F596E" w:rsidRPr="0060392F">
        <w:t xml:space="preserve"> </w:t>
      </w:r>
      <w:r w:rsidR="00301134" w:rsidRPr="0060392F">
        <w:t>ремонт</w:t>
      </w:r>
      <w:r w:rsidR="003A08DE" w:rsidRPr="0060392F">
        <w:t>у</w:t>
      </w:r>
      <w:r w:rsidR="00FD32CD" w:rsidRPr="0060392F">
        <w:t xml:space="preserve"> </w:t>
      </w:r>
      <w:r w:rsidR="00DB49AD" w:rsidRPr="0060392F">
        <w:t>общестанцио</w:t>
      </w:r>
      <w:r w:rsidR="00DB49AD" w:rsidRPr="0060392F">
        <w:t>н</w:t>
      </w:r>
      <w:r w:rsidR="00DB49AD" w:rsidRPr="0060392F">
        <w:t>ного</w:t>
      </w:r>
      <w:r w:rsidR="002416F4">
        <w:t xml:space="preserve"> вспомогательного</w:t>
      </w:r>
      <w:r w:rsidR="00DB49AD" w:rsidRPr="0060392F">
        <w:t xml:space="preserve"> </w:t>
      </w:r>
      <w:r w:rsidR="00FB227B" w:rsidRPr="0060392F">
        <w:t>оборудова</w:t>
      </w:r>
      <w:r w:rsidR="00671F12" w:rsidRPr="0060392F">
        <w:t xml:space="preserve">ния </w:t>
      </w:r>
      <w:r w:rsidR="00DD0B7E" w:rsidRPr="0060392F">
        <w:rPr>
          <w:b w:val="0"/>
          <w:bCs/>
        </w:rPr>
        <w:t>(номер закупки по ГКПЗ</w:t>
      </w:r>
      <w:r w:rsidR="00E94480" w:rsidRPr="0060392F">
        <w:rPr>
          <w:b w:val="0"/>
          <w:bCs/>
        </w:rPr>
        <w:t xml:space="preserve"> (</w:t>
      </w:r>
      <w:r w:rsidR="00B80E01">
        <w:rPr>
          <w:b w:val="0"/>
          <w:bCs/>
        </w:rPr>
        <w:t>1114/2.18-354</w:t>
      </w:r>
      <w:r w:rsidR="00DD0B7E" w:rsidRPr="0060392F">
        <w:rPr>
          <w:b w:val="0"/>
          <w:bCs/>
        </w:rPr>
        <w:t>)</w:t>
      </w:r>
      <w:r w:rsidR="00CD52BE" w:rsidRPr="0060392F">
        <w:rPr>
          <w:b w:val="0"/>
          <w:bCs/>
        </w:rPr>
        <w:br/>
      </w:r>
      <w:r w:rsidR="00B80E01">
        <w:rPr>
          <w:b w:val="0"/>
          <w:i/>
        </w:rPr>
        <w:t>Первомайской</w:t>
      </w:r>
      <w:r w:rsidR="00290B59" w:rsidRPr="0060392F">
        <w:rPr>
          <w:b w:val="0"/>
          <w:i/>
        </w:rPr>
        <w:t xml:space="preserve"> </w:t>
      </w:r>
      <w:r w:rsidR="00290B59" w:rsidRPr="0060392F">
        <w:rPr>
          <w:b w:val="0"/>
        </w:rPr>
        <w:t>ТЭЦ</w:t>
      </w:r>
      <w:r w:rsidR="00FD32CD" w:rsidRPr="0060392F">
        <w:rPr>
          <w:b w:val="0"/>
        </w:rPr>
        <w:t xml:space="preserve"> </w:t>
      </w:r>
      <w:r w:rsidR="00FD1815" w:rsidRPr="0060392F">
        <w:rPr>
          <w:b w:val="0"/>
        </w:rPr>
        <w:t>филиала «</w:t>
      </w:r>
      <w:r w:rsidR="00C25A44">
        <w:rPr>
          <w:b w:val="0"/>
        </w:rPr>
        <w:t>Невский</w:t>
      </w:r>
      <w:r w:rsidR="00FD1815" w:rsidRPr="0060392F">
        <w:rPr>
          <w:b w:val="0"/>
        </w:rPr>
        <w:t>» ОАО «ТГК-1»</w:t>
      </w:r>
      <w:r w:rsidR="00A20458" w:rsidRPr="0060392F">
        <w:rPr>
          <w:b w:val="0"/>
        </w:rPr>
        <w:t>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E1394C" w:rsidRPr="0060392F" w:rsidTr="00C25A44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ОКВЭД</w:t>
            </w:r>
          </w:p>
        </w:tc>
        <w:tc>
          <w:tcPr>
            <w:tcW w:w="2268" w:type="dxa"/>
          </w:tcPr>
          <w:p w:rsidR="00E1394C" w:rsidRPr="0060392F" w:rsidRDefault="00C25A44" w:rsidP="005D4AD3">
            <w:pPr>
              <w:suppressAutoHyphens/>
              <w:jc w:val="center"/>
            </w:pPr>
            <w:r w:rsidRPr="001A4876">
              <w:t>40.10.41</w:t>
            </w:r>
          </w:p>
        </w:tc>
      </w:tr>
      <w:tr w:rsidR="00E1394C" w:rsidRPr="0060392F" w:rsidTr="00C25A44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ОКДП</w:t>
            </w:r>
          </w:p>
        </w:tc>
        <w:tc>
          <w:tcPr>
            <w:tcW w:w="2268" w:type="dxa"/>
          </w:tcPr>
          <w:p w:rsidR="00E1394C" w:rsidRPr="0060392F" w:rsidRDefault="00C25A44" w:rsidP="005D4AD3">
            <w:pPr>
              <w:suppressAutoHyphens/>
              <w:jc w:val="center"/>
            </w:pPr>
            <w:r w:rsidRPr="001A4876">
              <w:t>9432000</w:t>
            </w:r>
          </w:p>
        </w:tc>
      </w:tr>
    </w:tbl>
    <w:p w:rsidR="00DF0E40" w:rsidRPr="0060392F" w:rsidRDefault="00DF0E40" w:rsidP="005D4AD3">
      <w:pPr>
        <w:suppressAutoHyphens/>
      </w:pPr>
    </w:p>
    <w:p w:rsidR="00AE6176" w:rsidRPr="0060392F" w:rsidRDefault="00E1394C" w:rsidP="005D4AD3">
      <w:pPr>
        <w:suppressAutoHyphens/>
        <w:outlineLvl w:val="0"/>
        <w:rPr>
          <w:b/>
        </w:rPr>
      </w:pPr>
      <w:r w:rsidRPr="0060392F">
        <w:rPr>
          <w:b/>
        </w:rPr>
        <w:t>1</w:t>
      </w:r>
      <w:r w:rsidR="00933A3A" w:rsidRPr="0060392F">
        <w:rPr>
          <w:b/>
        </w:rPr>
        <w:t xml:space="preserve">. </w:t>
      </w:r>
      <w:r w:rsidR="00AE6176" w:rsidRPr="0060392F">
        <w:rPr>
          <w:b/>
        </w:rPr>
        <w:t>Общие требов</w:t>
      </w:r>
      <w:r w:rsidR="00E94480" w:rsidRPr="0060392F">
        <w:rPr>
          <w:b/>
        </w:rPr>
        <w:t>ания</w:t>
      </w:r>
      <w:r w:rsidR="00690363" w:rsidRPr="0060392F">
        <w:rPr>
          <w:b/>
        </w:rPr>
        <w:t>.</w:t>
      </w:r>
    </w:p>
    <w:p w:rsidR="00F73923" w:rsidRPr="0060392F" w:rsidRDefault="00E1394C" w:rsidP="005D4AD3">
      <w:pPr>
        <w:suppressAutoHyphens/>
        <w:rPr>
          <w:b/>
        </w:rPr>
      </w:pPr>
      <w:r w:rsidRPr="0060392F">
        <w:rPr>
          <w:b/>
        </w:rPr>
        <w:t xml:space="preserve">1.1. </w:t>
      </w:r>
      <w:r w:rsidR="00AE6176" w:rsidRPr="0060392F">
        <w:rPr>
          <w:b/>
        </w:rPr>
        <w:t>Требования к месту выполнения работ</w:t>
      </w:r>
      <w:r w:rsidR="00690363" w:rsidRPr="0060392F">
        <w:rPr>
          <w:b/>
        </w:rPr>
        <w:t>.</w:t>
      </w:r>
    </w:p>
    <w:p w:rsidR="00C25A44" w:rsidRDefault="00C25A44" w:rsidP="00C25A44">
      <w:pPr>
        <w:suppressAutoHyphens/>
      </w:pPr>
      <w:r>
        <w:t>г. Санкт-Петербург, ул. Корабельная, дом 4, Первомайская ТЭЦ, филиала «Невский» ОАО «ТГК-1».</w:t>
      </w:r>
    </w:p>
    <w:p w:rsidR="00C25A44" w:rsidRDefault="00C25A44" w:rsidP="00C25A44">
      <w:pPr>
        <w:suppressAutoHyphens/>
      </w:pPr>
    </w:p>
    <w:p w:rsidR="00C25A44" w:rsidRDefault="00C25A44" w:rsidP="00C25A44">
      <w:pPr>
        <w:suppressAutoHyphens/>
      </w:pPr>
      <w:r>
        <w:t xml:space="preserve">Ответственные за составление технического задания: </w:t>
      </w:r>
    </w:p>
    <w:p w:rsidR="00C25A44" w:rsidRDefault="00C25A44" w:rsidP="00C25A44">
      <w:pPr>
        <w:suppressAutoHyphens/>
      </w:pPr>
      <w:r>
        <w:t>начальник ОППР: Иванов Евгений Васильевич, рабочий телефон (812) 901-45-27;</w:t>
      </w:r>
    </w:p>
    <w:p w:rsidR="00C25A44" w:rsidRDefault="00C25A44" w:rsidP="00C25A44">
      <w:pPr>
        <w:suppressAutoHyphens/>
      </w:pPr>
      <w:r>
        <w:t>начальник КТЦ: Антонов Владимир Валентинович, рабочий телефон (812) 901-45-80;</w:t>
      </w:r>
    </w:p>
    <w:p w:rsidR="00290B59" w:rsidRDefault="00C25A44" w:rsidP="00C25A44">
      <w:pPr>
        <w:suppressAutoHyphens/>
      </w:pPr>
      <w:r>
        <w:t>начальник ЭЦ: Лугин Дмитрий Сергеевич, рабочий телефон (812) 901-45-73;</w:t>
      </w:r>
    </w:p>
    <w:p w:rsidR="00C25A44" w:rsidRDefault="00C25A44" w:rsidP="00C25A44">
      <w:pPr>
        <w:suppressAutoHyphens/>
      </w:pPr>
      <w:r>
        <w:t>начальник ХЦ: Козлова Ирина Викторовна, рабочий телефон (812) 901-45-88;</w:t>
      </w:r>
    </w:p>
    <w:p w:rsidR="00C25A44" w:rsidRPr="0060392F" w:rsidRDefault="00C25A44" w:rsidP="00C25A44">
      <w:pPr>
        <w:suppressAutoHyphens/>
      </w:pPr>
      <w:r>
        <w:t>начальник ТУ: Яковлев Дмитрий Юрьевич, рабочий телефон (812) 901-45-92.</w:t>
      </w:r>
    </w:p>
    <w:p w:rsidR="00E94480" w:rsidRPr="0060392F" w:rsidRDefault="00E1394C" w:rsidP="005D4AD3">
      <w:pPr>
        <w:rPr>
          <w:b/>
        </w:rPr>
      </w:pPr>
      <w:r w:rsidRPr="0060392F">
        <w:rPr>
          <w:b/>
        </w:rPr>
        <w:t xml:space="preserve">1.2. </w:t>
      </w:r>
      <w:r w:rsidR="00162157" w:rsidRPr="0060392F">
        <w:rPr>
          <w:b/>
        </w:rPr>
        <w:t>Период</w:t>
      </w:r>
      <w:r w:rsidR="00690363" w:rsidRPr="0060392F">
        <w:rPr>
          <w:b/>
        </w:rPr>
        <w:t xml:space="preserve"> выполнения работ.</w:t>
      </w:r>
    </w:p>
    <w:p w:rsidR="00E94480" w:rsidRPr="0060392F" w:rsidRDefault="00E94480" w:rsidP="005D4AD3">
      <w:r w:rsidRPr="0060392F">
        <w:t xml:space="preserve">Начало </w:t>
      </w:r>
      <w:r w:rsidR="009B315E" w:rsidRPr="0060392F">
        <w:t xml:space="preserve">- </w:t>
      </w:r>
      <w:r w:rsidR="00F1248A" w:rsidRPr="0060392F">
        <w:t xml:space="preserve">январь </w:t>
      </w:r>
      <w:r w:rsidR="002703E2" w:rsidRPr="0060392F">
        <w:t>2014</w:t>
      </w:r>
      <w:r w:rsidRPr="0060392F">
        <w:t xml:space="preserve"> г.</w:t>
      </w:r>
    </w:p>
    <w:p w:rsidR="00E94480" w:rsidRPr="0060392F" w:rsidRDefault="00E94480" w:rsidP="005D4AD3">
      <w:r w:rsidRPr="0060392F">
        <w:t xml:space="preserve">Окончание </w:t>
      </w:r>
      <w:r w:rsidR="009B315E" w:rsidRPr="0060392F">
        <w:t xml:space="preserve">- </w:t>
      </w:r>
      <w:r w:rsidR="00671F12" w:rsidRPr="0060392F">
        <w:t xml:space="preserve">декабрь </w:t>
      </w:r>
      <w:r w:rsidR="00F1248A" w:rsidRPr="0060392F">
        <w:t>2018</w:t>
      </w:r>
      <w:r w:rsidRPr="0060392F">
        <w:t xml:space="preserve"> г.</w:t>
      </w:r>
    </w:p>
    <w:p w:rsidR="00E94480" w:rsidRPr="00D60B04" w:rsidRDefault="00E94480" w:rsidP="005D4AD3"/>
    <w:p w:rsidR="00225C24" w:rsidRPr="0060392F" w:rsidRDefault="00225C24" w:rsidP="00225C24">
      <w:r w:rsidRPr="0060392F">
        <w:rPr>
          <w:b/>
        </w:rPr>
        <w:t xml:space="preserve">1.3. Стоимость </w:t>
      </w:r>
      <w:r w:rsidR="00C25A44">
        <w:rPr>
          <w:b/>
        </w:rPr>
        <w:t xml:space="preserve">закупки – </w:t>
      </w:r>
      <w:r w:rsidR="00C25A44" w:rsidRPr="00C25A44">
        <w:rPr>
          <w:b/>
          <w:u w:val="single"/>
        </w:rPr>
        <w:t>59 400</w:t>
      </w:r>
      <w:r w:rsidRPr="0060392F">
        <w:rPr>
          <w:b/>
        </w:rPr>
        <w:t xml:space="preserve"> тыс. руб. без учета НДС</w:t>
      </w:r>
      <w:r w:rsidRPr="0060392F">
        <w:t>, в том числе:</w:t>
      </w:r>
    </w:p>
    <w:p w:rsidR="00225C24" w:rsidRPr="0060392F" w:rsidRDefault="00225C24" w:rsidP="00225C24">
      <w:r w:rsidRPr="0060392F">
        <w:t>Стоимость закуп</w:t>
      </w:r>
      <w:r w:rsidR="00C25A44">
        <w:t xml:space="preserve">ки в 2014 году – </w:t>
      </w:r>
      <w:r w:rsidR="00C25A44" w:rsidRPr="00C25A44">
        <w:rPr>
          <w:u w:val="single"/>
        </w:rPr>
        <w:t>9</w:t>
      </w:r>
      <w:r w:rsidR="00C25A44">
        <w:rPr>
          <w:u w:val="single"/>
        </w:rPr>
        <w:t xml:space="preserve"> </w:t>
      </w:r>
      <w:r w:rsidR="00C25A44" w:rsidRPr="00C25A44">
        <w:rPr>
          <w:u w:val="single"/>
        </w:rPr>
        <w:t xml:space="preserve">600 </w:t>
      </w:r>
      <w:r w:rsidR="00C25A44">
        <w:t xml:space="preserve">   </w:t>
      </w:r>
      <w:r w:rsidRPr="0060392F">
        <w:t xml:space="preserve"> тыс. руб. без учета НДС;</w:t>
      </w:r>
    </w:p>
    <w:p w:rsidR="00225C24" w:rsidRPr="0060392F" w:rsidRDefault="00C25A44" w:rsidP="00225C24">
      <w:pPr>
        <w:ind w:firstLine="2041"/>
        <w:jc w:val="both"/>
      </w:pPr>
      <w:r>
        <w:t xml:space="preserve">в 2015 году – </w:t>
      </w:r>
      <w:r w:rsidRPr="00C25A44">
        <w:rPr>
          <w:u w:val="single"/>
        </w:rPr>
        <w:t>12 450</w:t>
      </w:r>
      <w:r>
        <w:t xml:space="preserve">  </w:t>
      </w:r>
      <w:r w:rsidR="00225C24" w:rsidRPr="0060392F">
        <w:t>тыс. руб. без учета НДС;</w:t>
      </w:r>
    </w:p>
    <w:p w:rsidR="00225C24" w:rsidRPr="0060392F" w:rsidRDefault="00C25A44" w:rsidP="00225C24">
      <w:pPr>
        <w:ind w:firstLine="2041"/>
        <w:jc w:val="both"/>
      </w:pPr>
      <w:r>
        <w:t xml:space="preserve">в 2016 году -  </w:t>
      </w:r>
      <w:r w:rsidRPr="00C25A44">
        <w:rPr>
          <w:u w:val="single"/>
        </w:rPr>
        <w:t>12 450</w:t>
      </w:r>
      <w:r>
        <w:t xml:space="preserve"> </w:t>
      </w:r>
      <w:r w:rsidR="00225C24" w:rsidRPr="0060392F">
        <w:t xml:space="preserve"> тыс. руб. без учета НДС;</w:t>
      </w:r>
    </w:p>
    <w:p w:rsidR="00225C24" w:rsidRPr="0060392F" w:rsidRDefault="00C25A44" w:rsidP="00225C24">
      <w:pPr>
        <w:ind w:firstLine="2041"/>
      </w:pPr>
      <w:r>
        <w:t xml:space="preserve">в 2017 году -  </w:t>
      </w:r>
      <w:r w:rsidRPr="00C25A44">
        <w:rPr>
          <w:u w:val="single"/>
        </w:rPr>
        <w:t>12 450</w:t>
      </w:r>
      <w:r>
        <w:t xml:space="preserve">  </w:t>
      </w:r>
      <w:r w:rsidR="00225C24" w:rsidRPr="0060392F">
        <w:t xml:space="preserve"> тыс. руб. без учета НДС;</w:t>
      </w:r>
    </w:p>
    <w:p w:rsidR="00225C24" w:rsidRPr="0060392F" w:rsidRDefault="00C25A44" w:rsidP="00225C24">
      <w:pPr>
        <w:ind w:firstLine="2041"/>
      </w:pPr>
      <w:r>
        <w:t xml:space="preserve">в 2018 году -  </w:t>
      </w:r>
      <w:r w:rsidRPr="00C25A44">
        <w:rPr>
          <w:u w:val="single"/>
        </w:rPr>
        <w:t>12 450</w:t>
      </w:r>
      <w:r>
        <w:t xml:space="preserve">  </w:t>
      </w:r>
      <w:r w:rsidR="00225C24" w:rsidRPr="0060392F">
        <w:t xml:space="preserve"> тыс. руб. без учета НДС.</w:t>
      </w:r>
    </w:p>
    <w:p w:rsidR="00423561" w:rsidRPr="00D60B04" w:rsidRDefault="0096610A" w:rsidP="00D03EF7">
      <w:pPr>
        <w:suppressAutoHyphens/>
        <w:ind w:firstLine="709"/>
        <w:jc w:val="both"/>
      </w:pPr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6D31AA" w:rsidRPr="0060392F" w:rsidRDefault="00E1394C" w:rsidP="005D4AD3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</w:t>
      </w:r>
      <w:r w:rsidR="00FC4286" w:rsidRPr="0060392F">
        <w:rPr>
          <w:b/>
        </w:rPr>
        <w:t xml:space="preserve">. </w:t>
      </w:r>
      <w:r w:rsidR="006D31AA" w:rsidRPr="0060392F">
        <w:rPr>
          <w:b/>
        </w:rPr>
        <w:t>Требования к</w:t>
      </w:r>
      <w:r w:rsidR="00690363" w:rsidRPr="0060392F">
        <w:rPr>
          <w:b/>
        </w:rPr>
        <w:t xml:space="preserve"> сметно-договорной документации.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F1565" w:rsidRPr="0060392F" w:rsidRDefault="0096610A" w:rsidP="0096610A">
      <w:pPr>
        <w:ind w:right="-2" w:firstLine="708"/>
        <w:jc w:val="both"/>
      </w:pPr>
      <w:r w:rsidRPr="0060392F">
        <w:t xml:space="preserve"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</w:t>
      </w:r>
      <w:r w:rsidRPr="0060392F">
        <w:lastRenderedPageBreak/>
        <w:t>чаще одного раза в год, но не более чем на величину индекса потребительских цен по данным Министерства Экономического Развития РФ на планируемый год.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Изменение общей </w:t>
      </w:r>
      <w:r w:rsidR="00CE73F8" w:rsidRPr="0060392F">
        <w:rPr>
          <w:rFonts w:eastAsia="Calibri"/>
          <w:snapToGrid w:val="0"/>
          <w:lang w:eastAsia="en-US"/>
        </w:rPr>
        <w:t>стоимости</w:t>
      </w:r>
      <w:r w:rsidRPr="0060392F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Взаимоотношения </w:t>
      </w:r>
      <w:r w:rsidR="00CE73F8" w:rsidRPr="0060392F">
        <w:rPr>
          <w:rFonts w:eastAsia="Calibri"/>
          <w:snapToGrid w:val="0"/>
          <w:lang w:eastAsia="en-US"/>
        </w:rPr>
        <w:t>з</w:t>
      </w:r>
      <w:r w:rsidRPr="0060392F">
        <w:rPr>
          <w:rFonts w:eastAsia="Calibri"/>
          <w:snapToGrid w:val="0"/>
          <w:lang w:eastAsia="en-US"/>
        </w:rPr>
        <w:t xml:space="preserve">аказчика и </w:t>
      </w:r>
      <w:r w:rsidR="00CE73F8" w:rsidRPr="0060392F">
        <w:rPr>
          <w:rFonts w:eastAsia="Calibri"/>
          <w:snapToGrid w:val="0"/>
          <w:lang w:eastAsia="en-US"/>
        </w:rPr>
        <w:t>п</w:t>
      </w:r>
      <w:r w:rsidRPr="0060392F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EB6B7E" w:rsidRPr="0060392F" w:rsidRDefault="00CE73F8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</w:t>
      </w:r>
      <w:r w:rsidR="00EB6B7E" w:rsidRPr="0060392F">
        <w:rPr>
          <w:rFonts w:eastAsia="Calibri"/>
          <w:snapToGrid w:val="0"/>
          <w:lang w:eastAsia="en-US"/>
        </w:rPr>
        <w:t xml:space="preserve"> договора складывается из совокупности стоимости работ, выполняемых </w:t>
      </w:r>
      <w:r w:rsidRPr="0060392F">
        <w:rPr>
          <w:rFonts w:eastAsia="Calibri"/>
          <w:snapToGrid w:val="0"/>
          <w:lang w:eastAsia="en-US"/>
        </w:rPr>
        <w:t>п</w:t>
      </w:r>
      <w:r w:rsidR="00EB6B7E" w:rsidRPr="0060392F">
        <w:rPr>
          <w:rFonts w:eastAsia="Calibri"/>
          <w:snapToGrid w:val="0"/>
          <w:lang w:eastAsia="en-US"/>
        </w:rPr>
        <w:t>о</w:t>
      </w:r>
      <w:r w:rsidR="00EB6B7E" w:rsidRPr="0060392F">
        <w:rPr>
          <w:rFonts w:eastAsia="Calibri"/>
          <w:snapToGrid w:val="0"/>
          <w:lang w:eastAsia="en-US"/>
        </w:rPr>
        <w:t>д</w:t>
      </w:r>
      <w:r w:rsidR="00EB6B7E" w:rsidRPr="0060392F">
        <w:rPr>
          <w:rFonts w:eastAsia="Calibri"/>
          <w:snapToGrid w:val="0"/>
          <w:lang w:eastAsia="en-US"/>
        </w:rPr>
        <w:t xml:space="preserve">рядчиком. Текущая стоимость работ определяется </w:t>
      </w:r>
      <w:r w:rsidR="0096610A" w:rsidRPr="0060392F">
        <w:rPr>
          <w:rFonts w:eastAsia="Calibri"/>
          <w:snapToGrid w:val="0"/>
          <w:lang w:eastAsia="en-US"/>
        </w:rPr>
        <w:t xml:space="preserve">на </w:t>
      </w:r>
      <w:r w:rsidR="0096610A"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 w:rsidR="0026007B">
        <w:rPr>
          <w:noProof/>
        </w:rPr>
        <w:t>ми о приемке выполненных работ.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стор</w:t>
      </w:r>
      <w:r w:rsidRPr="0060392F">
        <w:rPr>
          <w:rFonts w:eastAsia="Calibri"/>
          <w:snapToGrid w:val="0"/>
          <w:lang w:eastAsia="en-US"/>
        </w:rPr>
        <w:t>о</w:t>
      </w:r>
      <w:r w:rsidRPr="0060392F">
        <w:rPr>
          <w:rFonts w:eastAsia="Calibri"/>
          <w:snapToGrid w:val="0"/>
          <w:lang w:eastAsia="en-US"/>
        </w:rPr>
        <w:t>нами актов о приемке выполненных работ. Обоснованность стоимости работ проверяется на ст</w:t>
      </w:r>
      <w:r w:rsidRPr="0060392F">
        <w:rPr>
          <w:rFonts w:eastAsia="Calibri"/>
          <w:snapToGrid w:val="0"/>
          <w:lang w:eastAsia="en-US"/>
        </w:rPr>
        <w:t>а</w:t>
      </w:r>
      <w:r w:rsidRPr="0060392F">
        <w:rPr>
          <w:rFonts w:eastAsia="Calibri"/>
          <w:snapToGrid w:val="0"/>
          <w:lang w:eastAsia="en-US"/>
        </w:rPr>
        <w:t>дии согласования смет и подписания актов о приемке выполненных работ.</w:t>
      </w:r>
    </w:p>
    <w:p w:rsidR="006B63EB" w:rsidRPr="008A2A14" w:rsidRDefault="006B63EB" w:rsidP="00DF4B3E">
      <w:pPr>
        <w:tabs>
          <w:tab w:val="num" w:pos="709"/>
        </w:tabs>
        <w:ind w:right="-85"/>
        <w:jc w:val="both"/>
        <w:rPr>
          <w:noProof/>
        </w:rPr>
      </w:pPr>
      <w:r>
        <w:rPr>
          <w:noProof/>
        </w:rPr>
        <w:tab/>
      </w:r>
      <w:r w:rsidRPr="008A2A14">
        <w:rPr>
          <w:noProof/>
        </w:rPr>
        <w:t>У</w:t>
      </w:r>
      <w:r>
        <w:rPr>
          <w:noProof/>
        </w:rPr>
        <w:t xml:space="preserve">словия производства работ, </w:t>
      </w:r>
      <w:r w:rsidRPr="008A2A14">
        <w:rPr>
          <w:noProof/>
        </w:rPr>
        <w:t xml:space="preserve">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225C24" w:rsidRDefault="006B63EB" w:rsidP="00DF4B3E">
      <w:pPr>
        <w:suppressAutoHyphens/>
        <w:jc w:val="both"/>
        <w:rPr>
          <w:rFonts w:eastAsia="Calibri"/>
          <w:snapToGrid w:val="0"/>
          <w:lang w:eastAsia="en-US"/>
        </w:rPr>
      </w:pPr>
      <w:r w:rsidRPr="00C216FE">
        <w:t xml:space="preserve">шум, стеснённые условия, работы на высоте, вблизи </w:t>
      </w:r>
      <w:r w:rsidRPr="00C216FE">
        <w:rPr>
          <w:snapToGrid w:val="0"/>
          <w:lang w:eastAsia="en-US"/>
        </w:rPr>
        <w:t>действующих электроустановок и</w:t>
      </w:r>
      <w:r>
        <w:rPr>
          <w:snapToGrid w:val="0"/>
          <w:lang w:eastAsia="en-US"/>
        </w:rPr>
        <w:t xml:space="preserve"> действующего тепломеханического оборудования.</w:t>
      </w:r>
    </w:p>
    <w:p w:rsidR="00D03EF7" w:rsidRPr="0060392F" w:rsidRDefault="00D03EF7" w:rsidP="00D03EF7">
      <w:pPr>
        <w:suppressAutoHyphens/>
        <w:rPr>
          <w:rFonts w:eastAsia="Calibri"/>
          <w:snapToGrid w:val="0"/>
          <w:lang w:eastAsia="en-US"/>
        </w:rPr>
      </w:pPr>
    </w:p>
    <w:p w:rsidR="0093447A" w:rsidRPr="0060392F" w:rsidRDefault="00E1394C" w:rsidP="005D4AD3">
      <w:pPr>
        <w:suppressAutoHyphens/>
        <w:rPr>
          <w:b/>
        </w:rPr>
      </w:pPr>
      <w:r w:rsidRPr="0060392F">
        <w:rPr>
          <w:b/>
        </w:rPr>
        <w:t>3</w:t>
      </w:r>
      <w:r w:rsidR="00795534" w:rsidRPr="0060392F">
        <w:rPr>
          <w:b/>
        </w:rPr>
        <w:t>. Требования к выполнению работ.</w:t>
      </w:r>
    </w:p>
    <w:p w:rsidR="00A93296" w:rsidRPr="0060392F" w:rsidRDefault="00E1394C" w:rsidP="005D4AD3">
      <w:pPr>
        <w:suppressAutoHyphens/>
        <w:jc w:val="both"/>
      </w:pPr>
      <w:r w:rsidRPr="0060392F">
        <w:rPr>
          <w:b/>
        </w:rPr>
        <w:t xml:space="preserve">3.1. </w:t>
      </w:r>
      <w:r w:rsidR="00795534" w:rsidRPr="0060392F">
        <w:rPr>
          <w:b/>
        </w:rPr>
        <w:t>Цель работ</w:t>
      </w:r>
      <w:r w:rsidR="00A93296" w:rsidRPr="0060392F">
        <w:rPr>
          <w:b/>
        </w:rPr>
        <w:t>.</w:t>
      </w:r>
    </w:p>
    <w:p w:rsidR="005D4AD3" w:rsidRPr="0060392F" w:rsidRDefault="00A93296" w:rsidP="006B63EB">
      <w:pPr>
        <w:ind w:firstLine="426"/>
      </w:pPr>
      <w:r w:rsidRPr="0060392F">
        <w:t xml:space="preserve">Выполнение </w:t>
      </w:r>
      <w:r w:rsidR="00D1017B" w:rsidRPr="0060392F">
        <w:t xml:space="preserve">работ </w:t>
      </w:r>
      <w:r w:rsidR="006D31AA" w:rsidRPr="0060392F">
        <w:t xml:space="preserve">по ремонту </w:t>
      </w:r>
      <w:r w:rsidR="00C62943" w:rsidRPr="0060392F">
        <w:t xml:space="preserve">общестанционного </w:t>
      </w:r>
      <w:r w:rsidR="006D31AA" w:rsidRPr="0060392F">
        <w:t xml:space="preserve">оборудования </w:t>
      </w:r>
    </w:p>
    <w:p w:rsidR="009F3F73" w:rsidRDefault="005D4AD3" w:rsidP="005D4AD3">
      <w:pPr>
        <w:suppressAutoHyphens/>
        <w:jc w:val="both"/>
        <w:rPr>
          <w:b/>
        </w:rPr>
      </w:pPr>
      <w:r w:rsidRPr="0060392F">
        <w:rPr>
          <w:b/>
        </w:rPr>
        <w:t>3.2. Термины и определения.</w:t>
      </w:r>
    </w:p>
    <w:p w:rsidR="00D60B04" w:rsidRPr="00165703" w:rsidRDefault="00D60B04" w:rsidP="00D60B04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60392F" w:rsidTr="00073869">
        <w:tc>
          <w:tcPr>
            <w:tcW w:w="1953" w:type="dxa"/>
          </w:tcPr>
          <w:p w:rsidR="00005299" w:rsidRPr="0060392F" w:rsidRDefault="00005299" w:rsidP="005D4AD3">
            <w:pPr>
              <w:suppressAutoHyphens/>
            </w:pPr>
            <w:r w:rsidRPr="0060392F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близкого к полному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FC4286" w:rsidP="005D4AD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96610A" w:rsidP="005D4AD3">
            <w:pPr>
              <w:suppressAutoHyphens/>
            </w:pPr>
            <w:r w:rsidRPr="0060392F">
              <w:t>Неотложный (аварийный)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3A22E6" w:rsidRPr="0060392F" w:rsidRDefault="003A22E6" w:rsidP="00ED4AB4">
      <w:pPr>
        <w:pStyle w:val="af4"/>
        <w:suppressAutoHyphens/>
        <w:ind w:left="0"/>
        <w:jc w:val="both"/>
        <w:outlineLvl w:val="0"/>
        <w:rPr>
          <w:b/>
        </w:rPr>
      </w:pPr>
    </w:p>
    <w:p w:rsidR="005073D3" w:rsidRPr="0060392F" w:rsidRDefault="00E1394C" w:rsidP="00ED4AB4">
      <w:pPr>
        <w:pStyle w:val="af4"/>
        <w:suppressAutoHyphens/>
        <w:ind w:left="0"/>
        <w:jc w:val="both"/>
        <w:outlineLvl w:val="0"/>
        <w:rPr>
          <w:b/>
        </w:rPr>
      </w:pPr>
      <w:r w:rsidRPr="0060392F">
        <w:rPr>
          <w:b/>
        </w:rPr>
        <w:lastRenderedPageBreak/>
        <w:t>3.</w:t>
      </w:r>
      <w:r w:rsidR="003A22E6" w:rsidRPr="0060392F">
        <w:rPr>
          <w:b/>
        </w:rPr>
        <w:t>3</w:t>
      </w:r>
      <w:r w:rsidRPr="0060392F">
        <w:rPr>
          <w:b/>
        </w:rPr>
        <w:t xml:space="preserve">. </w:t>
      </w:r>
      <w:r w:rsidR="00712DF5" w:rsidRPr="0060392F">
        <w:rPr>
          <w:b/>
        </w:rPr>
        <w:t>Перечень и основные технические характерис</w:t>
      </w:r>
      <w:r w:rsidR="00332063" w:rsidRPr="0060392F">
        <w:rPr>
          <w:b/>
        </w:rPr>
        <w:t xml:space="preserve">тики </w:t>
      </w:r>
      <w:r w:rsidR="00DD463A" w:rsidRPr="0060392F">
        <w:rPr>
          <w:b/>
        </w:rPr>
        <w:t xml:space="preserve">общестанционного оборудования, подлежащих </w:t>
      </w:r>
      <w:r w:rsidR="00712DF5" w:rsidRPr="0060392F">
        <w:rPr>
          <w:b/>
        </w:rPr>
        <w:t>ремонту</w:t>
      </w:r>
      <w:r w:rsidR="008C4F79" w:rsidRPr="0060392F">
        <w:rPr>
          <w:b/>
        </w:rPr>
        <w:t>,</w:t>
      </w:r>
      <w:r w:rsidR="00C62943" w:rsidRPr="0060392F">
        <w:rPr>
          <w:b/>
        </w:rPr>
        <w:t xml:space="preserve"> определены в приложени</w:t>
      </w:r>
      <w:r w:rsidR="00F75E3A" w:rsidRPr="0060392F">
        <w:rPr>
          <w:b/>
        </w:rPr>
        <w:t>я</w:t>
      </w:r>
      <w:r w:rsidR="00C62943" w:rsidRPr="0060392F">
        <w:rPr>
          <w:b/>
        </w:rPr>
        <w:t>х</w:t>
      </w:r>
      <w:r w:rsidR="00712DF5" w:rsidRPr="0060392F">
        <w:rPr>
          <w:b/>
        </w:rPr>
        <w:t xml:space="preserve"> </w:t>
      </w:r>
      <w:r w:rsidR="00712DF5" w:rsidRPr="00634A36">
        <w:rPr>
          <w:b/>
        </w:rPr>
        <w:t>№</w:t>
      </w:r>
      <w:r w:rsidR="00CF0DA3" w:rsidRPr="00634A36">
        <w:rPr>
          <w:b/>
        </w:rPr>
        <w:t>№</w:t>
      </w:r>
      <w:r w:rsidR="00634A36" w:rsidRPr="00634A36">
        <w:rPr>
          <w:b/>
        </w:rPr>
        <w:t>1-6</w:t>
      </w:r>
      <w:r w:rsidR="00936688" w:rsidRPr="0060392F">
        <w:rPr>
          <w:b/>
        </w:rPr>
        <w:t xml:space="preserve"> </w:t>
      </w:r>
      <w:r w:rsidR="00712DF5" w:rsidRPr="0060392F">
        <w:rPr>
          <w:b/>
        </w:rPr>
        <w:t>к настоящему техническому заданию.</w:t>
      </w:r>
    </w:p>
    <w:p w:rsidR="005D4AD3" w:rsidRPr="006B63EB" w:rsidRDefault="005D4AD3" w:rsidP="005D4AD3">
      <w:pPr>
        <w:ind w:firstLine="709"/>
      </w:pPr>
      <w:r w:rsidRPr="006B63EB">
        <w:t>В состав ремонтируемого оборудования и ремонтных работ по данной закупке входят:</w:t>
      </w:r>
    </w:p>
    <w:p w:rsidR="00F91441" w:rsidRPr="006B63EB" w:rsidRDefault="00F91441" w:rsidP="005D4AD3">
      <w:pPr>
        <w:numPr>
          <w:ilvl w:val="0"/>
          <w:numId w:val="42"/>
        </w:numPr>
        <w:ind w:firstLine="65"/>
      </w:pPr>
      <w:r w:rsidRPr="006B63EB">
        <w:t>насосны</w:t>
      </w:r>
      <w:r w:rsidR="005D4AD3" w:rsidRPr="006B63EB">
        <w:t>е</w:t>
      </w:r>
      <w:r w:rsidRPr="006B63EB">
        <w:t xml:space="preserve"> агрегат</w:t>
      </w:r>
      <w:r w:rsidR="005D4AD3" w:rsidRPr="006B63EB">
        <w:t>ы</w:t>
      </w:r>
      <w:r w:rsidRPr="006B63EB">
        <w:t>, в том числе электродвигател</w:t>
      </w:r>
      <w:r w:rsidR="005D4AD3" w:rsidRPr="006B63EB">
        <w:t>и</w:t>
      </w:r>
      <w:r w:rsidRPr="006B63EB">
        <w:t>;</w:t>
      </w:r>
    </w:p>
    <w:p w:rsidR="00F91441" w:rsidRPr="006B63EB" w:rsidRDefault="00F91441" w:rsidP="005D4AD3">
      <w:pPr>
        <w:numPr>
          <w:ilvl w:val="0"/>
          <w:numId w:val="42"/>
        </w:numPr>
        <w:ind w:firstLine="65"/>
      </w:pPr>
      <w:r w:rsidRPr="006B63EB">
        <w:t>арматур</w:t>
      </w:r>
      <w:r w:rsidR="005D4AD3" w:rsidRPr="006B63EB">
        <w:t>а</w:t>
      </w:r>
      <w:r w:rsidRPr="006B63EB">
        <w:t xml:space="preserve">, в </w:t>
      </w:r>
      <w:proofErr w:type="spellStart"/>
      <w:r w:rsidRPr="006B63EB">
        <w:t>т.ч</w:t>
      </w:r>
      <w:proofErr w:type="spellEnd"/>
      <w:r w:rsidRPr="006B63EB">
        <w:t>. привод</w:t>
      </w:r>
      <w:r w:rsidR="005D4AD3" w:rsidRPr="006B63EB">
        <w:t>а</w:t>
      </w:r>
      <w:r w:rsidRPr="006B63EB">
        <w:t>;</w:t>
      </w:r>
    </w:p>
    <w:p w:rsidR="006B63EB" w:rsidRPr="006B63EB" w:rsidRDefault="006B63EB" w:rsidP="005D4AD3">
      <w:pPr>
        <w:numPr>
          <w:ilvl w:val="0"/>
          <w:numId w:val="42"/>
        </w:numPr>
        <w:ind w:firstLine="65"/>
      </w:pPr>
      <w:r w:rsidRPr="006B63EB">
        <w:t>теплообменные аппараты;</w:t>
      </w:r>
    </w:p>
    <w:p w:rsidR="00F91441" w:rsidRPr="006B63EB" w:rsidRDefault="00F91441" w:rsidP="005D4AD3">
      <w:pPr>
        <w:numPr>
          <w:ilvl w:val="0"/>
          <w:numId w:val="42"/>
        </w:numPr>
        <w:ind w:firstLine="65"/>
      </w:pPr>
      <w:r w:rsidRPr="006B63EB">
        <w:t>трубопровод</w:t>
      </w:r>
      <w:r w:rsidR="005D4AD3" w:rsidRPr="006B63EB">
        <w:t>ы</w:t>
      </w:r>
      <w:r w:rsidRPr="006B63EB">
        <w:t>;</w:t>
      </w:r>
    </w:p>
    <w:p w:rsidR="00F91441" w:rsidRPr="006B63EB" w:rsidRDefault="00F91441" w:rsidP="005D4AD3">
      <w:pPr>
        <w:numPr>
          <w:ilvl w:val="0"/>
          <w:numId w:val="42"/>
        </w:numPr>
        <w:ind w:firstLine="65"/>
      </w:pPr>
      <w:r w:rsidRPr="006B63EB">
        <w:t>паропровод</w:t>
      </w:r>
      <w:r w:rsidR="005D4AD3" w:rsidRPr="006B63EB">
        <w:t>ы</w:t>
      </w:r>
      <w:r w:rsidRPr="006B63EB">
        <w:t>;</w:t>
      </w:r>
    </w:p>
    <w:p w:rsidR="006B63EB" w:rsidRPr="006B63EB" w:rsidRDefault="006B63EB" w:rsidP="005D4AD3">
      <w:pPr>
        <w:numPr>
          <w:ilvl w:val="0"/>
          <w:numId w:val="42"/>
        </w:numPr>
        <w:ind w:firstLine="65"/>
      </w:pPr>
      <w:r w:rsidRPr="006B63EB">
        <w:t>газопроводы;</w:t>
      </w:r>
    </w:p>
    <w:p w:rsidR="00F91441" w:rsidRPr="006B63EB" w:rsidRDefault="00F91441" w:rsidP="005D4AD3">
      <w:pPr>
        <w:numPr>
          <w:ilvl w:val="0"/>
          <w:numId w:val="42"/>
        </w:numPr>
        <w:ind w:firstLine="65"/>
      </w:pPr>
      <w:r w:rsidRPr="006B63EB">
        <w:t>теплов</w:t>
      </w:r>
      <w:r w:rsidR="005D4AD3" w:rsidRPr="006B63EB">
        <w:t>ая</w:t>
      </w:r>
      <w:r w:rsidRPr="006B63EB">
        <w:t xml:space="preserve"> изоляци</w:t>
      </w:r>
      <w:r w:rsidR="005D4AD3" w:rsidRPr="006B63EB">
        <w:t>я</w:t>
      </w:r>
      <w:r w:rsidRPr="006B63EB">
        <w:t>;</w:t>
      </w:r>
    </w:p>
    <w:p w:rsidR="00F91441" w:rsidRPr="006B63EB" w:rsidRDefault="00F91441" w:rsidP="005D4AD3">
      <w:pPr>
        <w:numPr>
          <w:ilvl w:val="0"/>
          <w:numId w:val="42"/>
        </w:numPr>
        <w:ind w:firstLine="65"/>
      </w:pPr>
      <w:r w:rsidRPr="006B63EB">
        <w:t>АКЗ оборудования;</w:t>
      </w:r>
    </w:p>
    <w:p w:rsidR="005D4AD3" w:rsidRDefault="00F91441" w:rsidP="005D4AD3">
      <w:pPr>
        <w:numPr>
          <w:ilvl w:val="0"/>
          <w:numId w:val="42"/>
        </w:numPr>
        <w:ind w:firstLine="65"/>
      </w:pPr>
      <w:r w:rsidRPr="006B63EB">
        <w:t>очистк</w:t>
      </w:r>
      <w:r w:rsidR="005D4AD3" w:rsidRPr="006B63EB">
        <w:t>а</w:t>
      </w:r>
      <w:r w:rsidRPr="006B63EB">
        <w:t xml:space="preserve"> оборудования от отложений.</w:t>
      </w:r>
    </w:p>
    <w:p w:rsidR="00D03EF7" w:rsidRPr="00D03EF7" w:rsidRDefault="00D03EF7" w:rsidP="00D03EF7">
      <w:pPr>
        <w:ind w:left="709"/>
      </w:pPr>
    </w:p>
    <w:p w:rsidR="00E9255F" w:rsidRPr="0060392F" w:rsidRDefault="00E1394C" w:rsidP="00690363">
      <w:pPr>
        <w:pStyle w:val="210"/>
        <w:tabs>
          <w:tab w:val="left" w:pos="0"/>
        </w:tabs>
        <w:suppressAutoHyphens/>
        <w:ind w:left="0"/>
        <w:jc w:val="both"/>
        <w:rPr>
          <w:b w:val="0"/>
        </w:rPr>
      </w:pPr>
      <w:r w:rsidRPr="0060392F">
        <w:t>4</w:t>
      </w:r>
      <w:r w:rsidR="003D2DB7" w:rsidRPr="0060392F">
        <w:t xml:space="preserve">. </w:t>
      </w:r>
      <w:r w:rsidR="00C74B61" w:rsidRPr="0060392F">
        <w:t>Перечень</w:t>
      </w:r>
      <w:r w:rsidR="00ED1780" w:rsidRPr="0060392F">
        <w:t xml:space="preserve"> работ</w:t>
      </w:r>
      <w:r w:rsidR="003D2DB7" w:rsidRPr="0060392F">
        <w:t>,</w:t>
      </w:r>
      <w:r w:rsidR="00ED1780" w:rsidRPr="0060392F">
        <w:t xml:space="preserve"> </w:t>
      </w:r>
      <w:r w:rsidR="00C74B61" w:rsidRPr="0060392F">
        <w:t>предлагаемых к выполнению при проведении</w:t>
      </w:r>
      <w:r w:rsidR="005073D3" w:rsidRPr="0060392F">
        <w:t xml:space="preserve"> </w:t>
      </w:r>
      <w:r w:rsidR="002F325D" w:rsidRPr="0060392F">
        <w:t>ремонт</w:t>
      </w:r>
      <w:r w:rsidR="00C74B61" w:rsidRPr="0060392F">
        <w:t>а</w:t>
      </w:r>
      <w:r w:rsidRPr="0060392F">
        <w:t xml:space="preserve"> </w:t>
      </w:r>
      <w:r w:rsidR="00DD463A" w:rsidRPr="0060392F">
        <w:t xml:space="preserve">общестанционного </w:t>
      </w:r>
      <w:r w:rsidR="003D2DB7" w:rsidRPr="0060392F">
        <w:t>оборудования</w:t>
      </w:r>
      <w:r w:rsidR="006B63EB">
        <w:t xml:space="preserve"> Первомайской </w:t>
      </w:r>
      <w:r w:rsidR="00A96B04" w:rsidRPr="0060392F">
        <w:t>ТЭЦ</w:t>
      </w:r>
      <w:r w:rsidR="0051784C" w:rsidRPr="0060392F">
        <w:rPr>
          <w:i/>
        </w:rPr>
        <w:t xml:space="preserve"> </w:t>
      </w:r>
      <w:r w:rsidR="00E9255F" w:rsidRPr="0060392F">
        <w:t>филиала «</w:t>
      </w:r>
      <w:r w:rsidR="006B63EB">
        <w:t>Невский</w:t>
      </w:r>
      <w:r w:rsidR="00E9255F" w:rsidRPr="0060392F">
        <w:t>» ОАО «ТГК-1».</w:t>
      </w: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p w:rsidR="00301134" w:rsidRPr="0060392F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413"/>
      </w:tblGrid>
      <w:tr w:rsidR="002F325D" w:rsidRPr="0060392F" w:rsidTr="00345F62">
        <w:trPr>
          <w:trHeight w:val="450"/>
          <w:jc w:val="center"/>
        </w:trPr>
        <w:tc>
          <w:tcPr>
            <w:tcW w:w="596" w:type="dxa"/>
            <w:vAlign w:val="center"/>
          </w:tcPr>
          <w:p w:rsidR="002F325D" w:rsidRPr="0060392F" w:rsidRDefault="002F325D" w:rsidP="00F269F3">
            <w:pPr>
              <w:suppressAutoHyphens/>
              <w:jc w:val="center"/>
            </w:pPr>
            <w:r w:rsidRPr="0060392F">
              <w:t>№ п/п</w:t>
            </w:r>
          </w:p>
        </w:tc>
        <w:tc>
          <w:tcPr>
            <w:tcW w:w="9413" w:type="dxa"/>
            <w:vAlign w:val="center"/>
          </w:tcPr>
          <w:p w:rsidR="002F325D" w:rsidRPr="0060392F" w:rsidRDefault="002F325D" w:rsidP="00345F62">
            <w:pPr>
              <w:suppressAutoHyphens/>
              <w:ind w:left="-538" w:firstLine="426"/>
              <w:jc w:val="center"/>
            </w:pPr>
            <w:r w:rsidRPr="0060392F">
              <w:t>Наименование работ</w:t>
            </w:r>
          </w:p>
        </w:tc>
      </w:tr>
      <w:tr w:rsidR="003D2DB7" w:rsidRPr="0060392F" w:rsidTr="00345F62">
        <w:trPr>
          <w:trHeight w:val="582"/>
          <w:jc w:val="center"/>
        </w:trPr>
        <w:tc>
          <w:tcPr>
            <w:tcW w:w="596" w:type="dxa"/>
          </w:tcPr>
          <w:p w:rsidR="00850C6C" w:rsidRPr="003B16B2" w:rsidRDefault="00F91441" w:rsidP="00850C6C">
            <w:pPr>
              <w:suppressAutoHyphens/>
              <w:jc w:val="center"/>
              <w:rPr>
                <w:i/>
              </w:rPr>
            </w:pPr>
            <w:r w:rsidRPr="003B16B2">
              <w:rPr>
                <w:i/>
              </w:rPr>
              <w:t>1</w:t>
            </w:r>
            <w:r w:rsidR="00FC235C" w:rsidRPr="003B16B2">
              <w:rPr>
                <w:i/>
              </w:rPr>
              <w:t>.</w:t>
            </w:r>
          </w:p>
        </w:tc>
        <w:tc>
          <w:tcPr>
            <w:tcW w:w="9413" w:type="dxa"/>
          </w:tcPr>
          <w:p w:rsidR="00F2771F" w:rsidRPr="00DA7A8B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DA7A8B">
              <w:rPr>
                <w:b w:val="0"/>
              </w:rPr>
              <w:t>Все виды ремонта насосов, трубопроводов, арматуры, теплообменников, электродвигателей, деаэр</w:t>
            </w:r>
            <w:r w:rsidR="006B63EB" w:rsidRPr="00DA7A8B">
              <w:rPr>
                <w:b w:val="0"/>
              </w:rPr>
              <w:t>аторов (питательных и сетевых)</w:t>
            </w:r>
            <w:r w:rsidRPr="00DA7A8B">
              <w:rPr>
                <w:b w:val="0"/>
              </w:rPr>
              <w:t xml:space="preserve"> и другого вспомогательного оборудования.</w:t>
            </w:r>
          </w:p>
          <w:p w:rsidR="003D2DB7" w:rsidRPr="0060392F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DA7A8B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F2771F" w:rsidRPr="0060392F" w:rsidTr="00C25A44">
        <w:trPr>
          <w:trHeight w:val="582"/>
          <w:jc w:val="center"/>
        </w:trPr>
        <w:tc>
          <w:tcPr>
            <w:tcW w:w="10009" w:type="dxa"/>
            <w:gridSpan w:val="2"/>
          </w:tcPr>
          <w:p w:rsidR="00F2771F" w:rsidRDefault="00F2771F" w:rsidP="00F2771F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2014 году определя</w:t>
            </w:r>
            <w:r>
              <w:t>ю</w:t>
            </w:r>
            <w:r w:rsidRPr="0060392F">
              <w:t>тся в соответствии с ведомостями планируемых работ по ремонту.</w:t>
            </w:r>
          </w:p>
          <w:p w:rsidR="00F2771F" w:rsidRPr="00C81DC7" w:rsidRDefault="00F2771F" w:rsidP="00AC4A8B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  <w:rPr>
                <w:i/>
              </w:rPr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2015-2018 годы </w:t>
            </w:r>
            <w:r w:rsidR="00AC4A8B" w:rsidRPr="00AC4A8B">
              <w:t xml:space="preserve">определяются в соответствии </w:t>
            </w:r>
            <w:r w:rsidRPr="0060392F">
              <w:t>с ведомостями объёма работ направл</w:t>
            </w:r>
            <w:r>
              <w:t>яем</w:t>
            </w:r>
            <w:r w:rsidRPr="0060392F">
              <w:t>ых подрядчику не позднее, чем за 3 месяца до начала планируемого года.</w:t>
            </w:r>
          </w:p>
        </w:tc>
      </w:tr>
      <w:tr w:rsidR="00177855" w:rsidRPr="0060392F" w:rsidTr="00345F62">
        <w:trPr>
          <w:trHeight w:val="582"/>
          <w:jc w:val="center"/>
        </w:trPr>
        <w:tc>
          <w:tcPr>
            <w:tcW w:w="596" w:type="dxa"/>
          </w:tcPr>
          <w:p w:rsidR="00177855" w:rsidRPr="003B16B2" w:rsidRDefault="00177855" w:rsidP="00C25A44">
            <w:pPr>
              <w:suppressAutoHyphens/>
              <w:jc w:val="center"/>
              <w:rPr>
                <w:i/>
              </w:rPr>
            </w:pPr>
            <w:r w:rsidRPr="003B16B2">
              <w:rPr>
                <w:i/>
              </w:rPr>
              <w:t>2</w:t>
            </w:r>
            <w:r w:rsidR="00FC235C" w:rsidRPr="003B16B2">
              <w:rPr>
                <w:i/>
              </w:rPr>
              <w:t>.</w:t>
            </w:r>
          </w:p>
        </w:tc>
        <w:tc>
          <w:tcPr>
            <w:tcW w:w="9413" w:type="dxa"/>
          </w:tcPr>
          <w:p w:rsidR="00177855" w:rsidRPr="00DA7A8B" w:rsidRDefault="00F2771F" w:rsidP="0060392F">
            <w:pPr>
              <w:suppressAutoHyphens/>
              <w:jc w:val="both"/>
            </w:pPr>
            <w:r w:rsidRPr="00DA7A8B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60159D" w:rsidRPr="0060392F" w:rsidRDefault="0060159D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C229A" w:rsidRPr="0060392F" w:rsidRDefault="00C74B61" w:rsidP="00575AEB">
      <w:pPr>
        <w:pStyle w:val="xl34"/>
        <w:numPr>
          <w:ilvl w:val="1"/>
          <w:numId w:val="48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Сроки выполне</w:t>
      </w:r>
      <w:r w:rsidR="00DD463A" w:rsidRPr="0060392F">
        <w:t>ния работ определяются</w:t>
      </w:r>
      <w:r w:rsidRPr="0060392F">
        <w:t xml:space="preserve"> сроками в соо</w:t>
      </w:r>
      <w:r w:rsidR="00F75E3A" w:rsidRPr="0060392F">
        <w:t xml:space="preserve">тветствии с ведомостями планируемых объёмов работ </w:t>
      </w:r>
      <w:r w:rsidR="00DD463A" w:rsidRPr="0060392F">
        <w:t>р</w:t>
      </w:r>
      <w:r w:rsidR="002703E2" w:rsidRPr="0060392F">
        <w:t xml:space="preserve">емонтов </w:t>
      </w:r>
      <w:r w:rsidR="00DD463A" w:rsidRPr="0060392F">
        <w:t xml:space="preserve">общестанционного </w:t>
      </w:r>
      <w:r w:rsidR="002703E2" w:rsidRPr="0060392F">
        <w:t>оборудования</w:t>
      </w:r>
      <w:r w:rsidR="00F75E3A" w:rsidRPr="0060392F">
        <w:t xml:space="preserve"> </w:t>
      </w:r>
      <w:r w:rsidR="00F75E3A" w:rsidRPr="00634A36">
        <w:t>(Приложение</w:t>
      </w:r>
      <w:r w:rsidRPr="00634A36">
        <w:t xml:space="preserve"> №</w:t>
      </w:r>
      <w:r w:rsidR="00634A36" w:rsidRPr="00634A36">
        <w:t>11</w:t>
      </w:r>
      <w:r w:rsidR="0060159D" w:rsidRPr="00634A36">
        <w:t>)</w:t>
      </w:r>
      <w:r w:rsidR="0060159D" w:rsidRPr="0060392F">
        <w:t xml:space="preserve"> </w:t>
      </w:r>
      <w:r w:rsidR="00346924" w:rsidRPr="0060392F">
        <w:t>и уточняются на этапе месячного планирования.</w:t>
      </w:r>
    </w:p>
    <w:p w:rsidR="001F28A0" w:rsidRPr="0060392F" w:rsidRDefault="001F28A0" w:rsidP="00575AEB">
      <w:pPr>
        <w:pStyle w:val="xl34"/>
        <w:numPr>
          <w:ilvl w:val="1"/>
          <w:numId w:val="48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При проведении корректировки ремонтной программы </w:t>
      </w:r>
      <w:r w:rsidR="006F5F39" w:rsidRPr="0060392F">
        <w:t xml:space="preserve">ОАО «ТГК-1» </w:t>
      </w:r>
      <w:r w:rsidRPr="0060392F">
        <w:t xml:space="preserve">возможно внесение изменений </w:t>
      </w:r>
      <w:r w:rsidR="00671A14" w:rsidRPr="0060392F">
        <w:t>в графики ремонта</w:t>
      </w:r>
      <w:r w:rsidR="00074DC2" w:rsidRPr="0060392F">
        <w:t>,</w:t>
      </w:r>
      <w:r w:rsidR="00671A14" w:rsidRPr="0060392F">
        <w:t xml:space="preserve"> в том числе </w:t>
      </w:r>
      <w:r w:rsidR="00062054" w:rsidRPr="0060392F">
        <w:t xml:space="preserve">и </w:t>
      </w:r>
      <w:r w:rsidR="00671A14" w:rsidRPr="0060392F">
        <w:t>исключение ремонтов</w:t>
      </w:r>
      <w:r w:rsidR="00062054" w:rsidRPr="0060392F">
        <w:t xml:space="preserve"> оборудования</w:t>
      </w:r>
      <w:r w:rsidR="00671A14" w:rsidRPr="0060392F">
        <w:t>.</w:t>
      </w:r>
    </w:p>
    <w:p w:rsidR="0060159D" w:rsidRPr="0060392F" w:rsidRDefault="0060159D" w:rsidP="00575AEB">
      <w:pPr>
        <w:pStyle w:val="xl34"/>
        <w:numPr>
          <w:ilvl w:val="1"/>
          <w:numId w:val="48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60392F">
        <w:rPr>
          <w:rFonts w:ascii="Times New Roman" w:hAnsi="Times New Roman" w:cs="Times New Roman"/>
        </w:rPr>
        <w:t xml:space="preserve">Сроки ремонта по согласованию </w:t>
      </w:r>
      <w:r w:rsidR="00CE73F8" w:rsidRPr="0060392F">
        <w:rPr>
          <w:rFonts w:ascii="Times New Roman" w:hAnsi="Times New Roman" w:cs="Times New Roman"/>
        </w:rPr>
        <w:t>з</w:t>
      </w:r>
      <w:r w:rsidR="00850C6C" w:rsidRPr="0060392F">
        <w:rPr>
          <w:rFonts w:ascii="Times New Roman" w:hAnsi="Times New Roman" w:cs="Times New Roman"/>
        </w:rPr>
        <w:t xml:space="preserve">аказчика </w:t>
      </w:r>
      <w:r w:rsidR="00B33947" w:rsidRPr="0060392F">
        <w:rPr>
          <w:rFonts w:ascii="Times New Roman" w:hAnsi="Times New Roman" w:cs="Times New Roman"/>
        </w:rPr>
        <w:t xml:space="preserve">и </w:t>
      </w:r>
      <w:r w:rsidR="00CE73F8" w:rsidRPr="0060392F">
        <w:rPr>
          <w:rFonts w:ascii="Times New Roman" w:hAnsi="Times New Roman" w:cs="Times New Roman"/>
        </w:rPr>
        <w:t>п</w:t>
      </w:r>
      <w:r w:rsidR="00850C6C" w:rsidRPr="0060392F">
        <w:rPr>
          <w:rFonts w:ascii="Times New Roman" w:hAnsi="Times New Roman" w:cs="Times New Roman"/>
        </w:rPr>
        <w:t>одрядчика</w:t>
      </w:r>
      <w:r w:rsidRPr="0060392F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C229A" w:rsidRPr="0060392F" w:rsidRDefault="00C62943" w:rsidP="00575AEB">
      <w:pPr>
        <w:pStyle w:val="xl34"/>
        <w:numPr>
          <w:ilvl w:val="1"/>
          <w:numId w:val="48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Г</w:t>
      </w:r>
      <w:r w:rsidR="00DD463A" w:rsidRPr="0060392F">
        <w:t>рафики проведения</w:t>
      </w:r>
      <w:r w:rsidR="00040C11" w:rsidRPr="0060392F">
        <w:t xml:space="preserve"> </w:t>
      </w:r>
      <w:r w:rsidR="0060159D" w:rsidRPr="0060392F">
        <w:t>ремонтов</w:t>
      </w:r>
      <w:r w:rsidR="00755D1B" w:rsidRPr="0060392F">
        <w:t xml:space="preserve"> </w:t>
      </w:r>
      <w:r w:rsidR="00755D1B" w:rsidRPr="00634A36">
        <w:t>(</w:t>
      </w:r>
      <w:r w:rsidR="00634A36" w:rsidRPr="00634A36">
        <w:t>Приложение №№7-10</w:t>
      </w:r>
      <w:r w:rsidR="00F75E3A" w:rsidRPr="0060392F">
        <w:t>)</w:t>
      </w:r>
      <w:r w:rsidR="0060159D" w:rsidRPr="0060392F">
        <w:t xml:space="preserve"> оборудования на 2015</w:t>
      </w:r>
      <w:r w:rsidR="00054DF4" w:rsidRPr="0060392F">
        <w:t>г. - 2018</w:t>
      </w:r>
      <w:r w:rsidR="005C229A" w:rsidRPr="0060392F">
        <w:t xml:space="preserve">г. </w:t>
      </w:r>
      <w:r w:rsidR="0060159D" w:rsidRPr="0060392F">
        <w:t>направляются</w:t>
      </w:r>
      <w:r w:rsidR="004305B4" w:rsidRPr="0060392F">
        <w:t xml:space="preserve"> </w:t>
      </w:r>
      <w:r w:rsidR="00CE73F8" w:rsidRPr="0060392F">
        <w:t>з</w:t>
      </w:r>
      <w:r w:rsidR="0060159D" w:rsidRPr="0060392F">
        <w:t xml:space="preserve">аказчиком </w:t>
      </w:r>
      <w:r w:rsidR="00CE73F8" w:rsidRPr="0060392F">
        <w:t>п</w:t>
      </w:r>
      <w:r w:rsidR="0060159D" w:rsidRPr="0060392F">
        <w:t>одрядчику</w:t>
      </w:r>
      <w:r w:rsidR="004305B4" w:rsidRPr="0060392F">
        <w:t xml:space="preserve"> </w:t>
      </w:r>
      <w:r w:rsidR="005C229A" w:rsidRPr="0060392F">
        <w:t xml:space="preserve">не позднее, чем за </w:t>
      </w:r>
      <w:r w:rsidR="002C1616" w:rsidRPr="0060392F">
        <w:t>3</w:t>
      </w:r>
      <w:r w:rsidR="005C229A" w:rsidRPr="0060392F">
        <w:t xml:space="preserve"> месяца до начала планируемого года.</w:t>
      </w:r>
    </w:p>
    <w:p w:rsidR="00054DF4" w:rsidRPr="0060392F" w:rsidRDefault="00054DF4" w:rsidP="00575AEB">
      <w:pPr>
        <w:pStyle w:val="xl34"/>
        <w:numPr>
          <w:ilvl w:val="1"/>
          <w:numId w:val="48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Номенклатура оборудования, объемы и сроки выполнения работ определяются</w:t>
      </w:r>
      <w:r w:rsidR="00062054" w:rsidRPr="0060392F">
        <w:t xml:space="preserve"> </w:t>
      </w:r>
      <w:r w:rsidRPr="0060392F">
        <w:t xml:space="preserve">на основании </w:t>
      </w:r>
      <w:r w:rsidR="00062054" w:rsidRPr="0060392F">
        <w:t xml:space="preserve">ежемесячных </w:t>
      </w:r>
      <w:r w:rsidRPr="0060392F">
        <w:t>ведомостей объёмов работ</w:t>
      </w:r>
      <w:r w:rsidR="00062054" w:rsidRPr="0060392F">
        <w:t xml:space="preserve"> (заявок), направляемых</w:t>
      </w:r>
      <w:r w:rsidRPr="0060392F">
        <w:t xml:space="preserve"> </w:t>
      </w:r>
      <w:r w:rsidR="00CE73F8" w:rsidRPr="0060392F">
        <w:t>п</w:t>
      </w:r>
      <w:r w:rsidRPr="0060392F">
        <w:t>одрядчику за 10 дней до планируемого месяца и могут быть уточнены по результатам дефектации ремонтируемого оборудования</w:t>
      </w:r>
      <w:r w:rsidR="00FC235C" w:rsidRPr="0060392F">
        <w:t>.</w:t>
      </w:r>
    </w:p>
    <w:p w:rsidR="00FC235C" w:rsidRPr="0060392F" w:rsidRDefault="00FC235C" w:rsidP="00FC235C">
      <w:pPr>
        <w:pStyle w:val="xl34"/>
        <w:numPr>
          <w:ilvl w:val="1"/>
          <w:numId w:val="48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Гарантийный срок эксплуатации оборудования, а также гарантийная ответственность </w:t>
      </w:r>
      <w:r w:rsidR="00CE73F8" w:rsidRPr="0060392F">
        <w:t>п</w:t>
      </w:r>
      <w:r w:rsidRPr="0060392F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D03EF7" w:rsidRPr="0060392F" w:rsidRDefault="00D03EF7" w:rsidP="0028027C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690363" w:rsidRPr="0060392F" w:rsidRDefault="00690363" w:rsidP="00690363">
      <w:pPr>
        <w:suppressAutoHyphens/>
        <w:jc w:val="both"/>
        <w:outlineLvl w:val="0"/>
        <w:rPr>
          <w:b/>
        </w:rPr>
      </w:pPr>
      <w:r w:rsidRPr="0060392F">
        <w:rPr>
          <w:b/>
        </w:rPr>
        <w:lastRenderedPageBreak/>
        <w:t>5. Особые условия производства работ и требования к подрядной организации по ремонту оборудования.</w:t>
      </w:r>
    </w:p>
    <w:p w:rsidR="00301134" w:rsidRPr="0060392F" w:rsidRDefault="00301134" w:rsidP="00186105">
      <w:pPr>
        <w:pStyle w:val="af4"/>
        <w:numPr>
          <w:ilvl w:val="1"/>
          <w:numId w:val="49"/>
        </w:numPr>
        <w:suppressAutoHyphens/>
        <w:ind w:left="426" w:hanging="426"/>
        <w:jc w:val="both"/>
        <w:rPr>
          <w:b/>
        </w:rPr>
      </w:pPr>
      <w:r w:rsidRPr="0060392F">
        <w:rPr>
          <w:b/>
        </w:rPr>
        <w:t>Требования к производству и качеству работ</w:t>
      </w:r>
      <w:r w:rsidR="00690363" w:rsidRPr="0060392F">
        <w:rPr>
          <w:b/>
        </w:rPr>
        <w:t>.</w:t>
      </w:r>
    </w:p>
    <w:p w:rsidR="00DA7A8B" w:rsidRDefault="00DA7A8B" w:rsidP="00DA7A8B">
      <w:pPr>
        <w:suppressAutoHyphens/>
        <w:jc w:val="both"/>
      </w:pPr>
      <w:r>
        <w:t>При проведении работ должны быть обеспечено выполнение требований нормативных доку-ментов, регламентирующих безопасное проведение ремонтных работ:</w:t>
      </w:r>
    </w:p>
    <w:p w:rsidR="00DA7A8B" w:rsidRDefault="00DA7A8B" w:rsidP="00DA7A8B">
      <w:pPr>
        <w:suppressAutoHyphens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A7A8B" w:rsidRDefault="00DA7A8B" w:rsidP="00DA7A8B">
      <w:pPr>
        <w:suppressAutoHyphens/>
        <w:jc w:val="both"/>
      </w:pPr>
      <w: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A7A8B" w:rsidRDefault="00DA7A8B" w:rsidP="00DA7A8B">
      <w:pPr>
        <w:suppressAutoHyphens/>
        <w:jc w:val="both"/>
      </w:pPr>
      <w:r>
        <w:t>СО 34.03.301-00 (РД 153-34.0-03.301-00). Правила пожарной безопасности для энергетических предприятий.</w:t>
      </w:r>
    </w:p>
    <w:p w:rsidR="00DA7A8B" w:rsidRDefault="00DA7A8B" w:rsidP="00DA7A8B">
      <w:pPr>
        <w:suppressAutoHyphens/>
        <w:jc w:val="both"/>
      </w:pPr>
      <w:r>
        <w:t>СО 153-34.03.204 Правила безопасности при работе с инструментом и приспособлениями;</w:t>
      </w:r>
    </w:p>
    <w:p w:rsidR="00DA7A8B" w:rsidRDefault="00DA7A8B" w:rsidP="00DA7A8B">
      <w:pPr>
        <w:suppressAutoHyphens/>
        <w:jc w:val="both"/>
      </w:pPr>
      <w:r>
        <w:t>СО 153- 34.03.253-93 Типовая инструкция по охране труда для слесаря по обслуживанию оборудования электростанций;</w:t>
      </w:r>
    </w:p>
    <w:p w:rsidR="00DA7A8B" w:rsidRDefault="00DA7A8B" w:rsidP="00DA7A8B">
      <w:pPr>
        <w:suppressAutoHyphens/>
        <w:jc w:val="both"/>
      </w:pPr>
      <w:r>
        <w:t>СО 34.03.702-99 Инструкции по оказанию первой помощи при несчастных случаях на производстве.</w:t>
      </w:r>
    </w:p>
    <w:p w:rsidR="00DA7A8B" w:rsidRDefault="00DA7A8B" w:rsidP="00DA7A8B">
      <w:pPr>
        <w:suppressAutoHyphens/>
        <w:jc w:val="both"/>
      </w:pPr>
      <w:r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DA7A8B" w:rsidRDefault="00DA7A8B" w:rsidP="00DA7A8B">
      <w:pPr>
        <w:suppressAutoHyphens/>
        <w:jc w:val="both"/>
      </w:pPr>
      <w:r>
        <w:t>СО 153- 34.03.256-93 (РД 34.03.256-93) Типовая инструкция по охране труда для электромонтера по обслуживанию электрооборудования электростанций.</w:t>
      </w:r>
    </w:p>
    <w:p w:rsidR="00DA7A8B" w:rsidRDefault="00DA7A8B" w:rsidP="00DA7A8B">
      <w:pPr>
        <w:suppressAutoHyphens/>
        <w:jc w:val="both"/>
      </w:pPr>
      <w:r>
        <w:t>СО 153-34.03.265-2002  Типовая инструкция по охране труда для электрослесаря по обслужи-</w:t>
      </w:r>
      <w:proofErr w:type="spellStart"/>
      <w:r>
        <w:t>ванию</w:t>
      </w:r>
      <w:proofErr w:type="spellEnd"/>
      <w:r>
        <w:t xml:space="preserve"> автоматики и средств измерения.</w:t>
      </w:r>
    </w:p>
    <w:p w:rsidR="00DA7A8B" w:rsidRDefault="00DA7A8B" w:rsidP="00DA7A8B">
      <w:pPr>
        <w:suppressAutoHyphens/>
        <w:jc w:val="both"/>
      </w:pPr>
      <w:r>
        <w:t>СО 153-34.26.603 (РД 34.26.603) Руководство по эксплуатации лесов, подмостей и люлек для ремонта паровых котлов.</w:t>
      </w:r>
    </w:p>
    <w:p w:rsidR="00DA7A8B" w:rsidRDefault="00DA7A8B" w:rsidP="00DA7A8B">
      <w:pPr>
        <w:suppressAutoHyphens/>
        <w:jc w:val="both"/>
      </w:pPr>
      <w:r>
        <w:t>При проведении работ должны быть обеспечено выполнение требований нормативно- технических документов, регламентирующих технологию выполнения ремонтных работ:</w:t>
      </w:r>
    </w:p>
    <w:p w:rsidR="00DA7A8B" w:rsidRDefault="00DA7A8B" w:rsidP="00DA7A8B">
      <w:pPr>
        <w:suppressAutoHyphens/>
        <w:jc w:val="both"/>
      </w:pPr>
      <w:r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DA7A8B" w:rsidRDefault="00DA7A8B" w:rsidP="00DA7A8B">
      <w:pPr>
        <w:suppressAutoHyphens/>
        <w:jc w:val="both"/>
      </w:pPr>
      <w:r>
        <w:t>СО 34.20.501-2003 Правила технической эксплуатации электрических станций РФ р.4. – «Тепломеханическое оборудование электростанций и тепловых сетей»п.4.3-4.5, 4.9,4.11-4.13</w:t>
      </w:r>
    </w:p>
    <w:p w:rsidR="00DA7A8B" w:rsidRDefault="00DA7A8B" w:rsidP="00DA7A8B">
      <w:pPr>
        <w:suppressAutoHyphens/>
        <w:jc w:val="both"/>
      </w:pPr>
      <w:r>
        <w:t>СО 153-34.39.601 Руководство по ремонту трубопроводной арматуры на давление 64-100 кгс/см2;</w:t>
      </w:r>
    </w:p>
    <w:p w:rsidR="00DA7A8B" w:rsidRDefault="00DA7A8B" w:rsidP="00DA7A8B">
      <w:pPr>
        <w:suppressAutoHyphens/>
        <w:jc w:val="both"/>
      </w:pPr>
      <w:r>
        <w:t>СО 34.39504-00 Общие технические требования к арматуре ТЭС (ОТТ ТЭС-2000);</w:t>
      </w:r>
    </w:p>
    <w:p w:rsidR="00DA7A8B" w:rsidRDefault="00DA7A8B" w:rsidP="00DA7A8B">
      <w:pPr>
        <w:suppressAutoHyphens/>
        <w:jc w:val="both"/>
      </w:pPr>
      <w:r>
        <w:t>СО 34-38-20197-94 Технические условия на капитальный ремонт вентилей для пара Ду10, 20, 40, 50, 65;</w:t>
      </w:r>
    </w:p>
    <w:p w:rsidR="00DA7A8B" w:rsidRDefault="00DA7A8B" w:rsidP="00DA7A8B">
      <w:pPr>
        <w:suppressAutoHyphens/>
        <w:jc w:val="both"/>
      </w:pPr>
      <w:r>
        <w:t xml:space="preserve">СО 34-38-20366-87 (ТУ 34-38-20366-87) Насосы конденсатные </w:t>
      </w:r>
      <w:proofErr w:type="spellStart"/>
      <w:r>
        <w:t>КсВ</w:t>
      </w:r>
      <w:proofErr w:type="spellEnd"/>
      <w:r>
        <w:t xml:space="preserve"> 125-140, </w:t>
      </w:r>
      <w:proofErr w:type="spellStart"/>
      <w:r>
        <w:t>КсВ</w:t>
      </w:r>
      <w:proofErr w:type="spellEnd"/>
      <w:r>
        <w:t xml:space="preserve"> 125-55.</w:t>
      </w:r>
    </w:p>
    <w:p w:rsidR="00DA7A8B" w:rsidRDefault="00DA7A8B" w:rsidP="00DA7A8B">
      <w:pPr>
        <w:suppressAutoHyphens/>
        <w:jc w:val="both"/>
      </w:pPr>
      <w:r>
        <w:t>СО 34-38-20069-96 (ТУ 34-38-20069-96) Насосы 6К-8, 6К-12: Технические условия на капитальный ремонт.</w:t>
      </w:r>
    </w:p>
    <w:p w:rsidR="00DA7A8B" w:rsidRDefault="00DA7A8B" w:rsidP="00DA7A8B">
      <w:pPr>
        <w:suppressAutoHyphens/>
        <w:jc w:val="both"/>
      </w:pPr>
      <w:r>
        <w:t>СО 34-38-20291-95 (ТУ 34-38-20291-95) Насосы центробежные Д 200-95, Д 200-36, Д 320-50, Д 320-70: Технические условия на капитальный ремонт.</w:t>
      </w:r>
    </w:p>
    <w:p w:rsidR="00DA7A8B" w:rsidRDefault="00DA7A8B" w:rsidP="00DA7A8B">
      <w:pPr>
        <w:suppressAutoHyphens/>
        <w:jc w:val="both"/>
      </w:pPr>
      <w:r>
        <w:t>ПБ 10-573-03 Правила устройства и безопасной эксплуатации трубопроводов пара и горячей воды.</w:t>
      </w:r>
    </w:p>
    <w:p w:rsidR="00DA7A8B" w:rsidRDefault="00DA7A8B" w:rsidP="00DA7A8B">
      <w:pPr>
        <w:suppressAutoHyphens/>
        <w:jc w:val="both"/>
      </w:pPr>
      <w:r>
        <w:t xml:space="preserve">ТУ 34-38-20118-95 «Тепловая изоляция оборудования и трубопроводов тепловых электростанций. Общие технические условия на капитальный ремонт. </w:t>
      </w:r>
    </w:p>
    <w:p w:rsidR="00DA7A8B" w:rsidRDefault="00DA7A8B" w:rsidP="00DA7A8B">
      <w:pPr>
        <w:suppressAutoHyphens/>
        <w:jc w:val="both"/>
      </w:pPr>
      <w:r>
        <w:t>СО 34.20.221 «Инструкция по выполнению тепловой изоляции оборудования и трубопроводов тепловых и атомных электростанций.</w:t>
      </w:r>
    </w:p>
    <w:p w:rsidR="00DA7A8B" w:rsidRDefault="00DA7A8B" w:rsidP="00DA7A8B">
      <w:pPr>
        <w:suppressAutoHyphens/>
        <w:jc w:val="both"/>
      </w:pPr>
      <w:r>
        <w:t>СО 153- 34.20.222 «Указания к производству работ по металлическому покрытию тепловой изоляции трубопроводов и оборудования электростанций.</w:t>
      </w:r>
    </w:p>
    <w:p w:rsidR="00DA7A8B" w:rsidRDefault="00DA7A8B" w:rsidP="00DA7A8B">
      <w:pPr>
        <w:suppressAutoHyphens/>
        <w:jc w:val="both"/>
      </w:pPr>
      <w:r>
        <w:t>СО 34.39.603-99 (РД 153-34.1-39.603-99) Руководство по ремонту арматуры высоких параметров.</w:t>
      </w:r>
    </w:p>
    <w:p w:rsidR="00DA7A8B" w:rsidRDefault="00DA7A8B" w:rsidP="00DA7A8B">
      <w:pPr>
        <w:suppressAutoHyphens/>
        <w:jc w:val="both"/>
      </w:pPr>
      <w:r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DA7A8B" w:rsidRDefault="00DA7A8B" w:rsidP="00DA7A8B">
      <w:pPr>
        <w:suppressAutoHyphens/>
        <w:jc w:val="both"/>
      </w:pPr>
      <w:r>
        <w:lastRenderedPageBreak/>
        <w:t>СО 34.39.504-00 (РД 153-34.1-39.504-00) Общие технические требования к арматуре ТЭС (ОТТ ТЭС-2000).</w:t>
      </w:r>
    </w:p>
    <w:p w:rsidR="00DA7A8B" w:rsidRDefault="00DA7A8B" w:rsidP="00DA7A8B">
      <w:pPr>
        <w:suppressAutoHyphens/>
        <w:jc w:val="both"/>
      </w:pPr>
      <w:r>
        <w:t>СО 34.39605-2002 (РД 153-34.1-39.605-2002) Общие требования по применению уплотнений из терморасширенного графита в арматуре ТЭС.</w:t>
      </w:r>
    </w:p>
    <w:p w:rsidR="00DA7A8B" w:rsidRDefault="00DA7A8B" w:rsidP="00DA7A8B">
      <w:pPr>
        <w:suppressAutoHyphens/>
        <w:jc w:val="both"/>
      </w:pPr>
      <w:r>
        <w:t>СО 153-34.39.601 (РД 34.39.601) Руководство по ремонту трубопроводной арматуры на давление 64-100кгс/см(2).</w:t>
      </w:r>
    </w:p>
    <w:p w:rsidR="00DA7A8B" w:rsidRDefault="00DA7A8B" w:rsidP="00DA7A8B">
      <w:pPr>
        <w:suppressAutoHyphens/>
        <w:jc w:val="both"/>
      </w:pPr>
      <w:r>
        <w:t>СО 34.39.602 (РД 34.39.602)  Технологический процесс ремонта регулирующей арматуры газопроводов ТЭС.</w:t>
      </w:r>
    </w:p>
    <w:p w:rsidR="00DA7A8B" w:rsidRDefault="00DA7A8B" w:rsidP="00DA7A8B">
      <w:pPr>
        <w:suppressAutoHyphens/>
        <w:jc w:val="both"/>
      </w:pPr>
      <w:r>
        <w:t>СО 34.17.401-95 Инструкция по объему и порядку проведения входного контроля металла энергооборудования с давлением 9МПа и выше до ввода в эксплуатацию.</w:t>
      </w:r>
    </w:p>
    <w:p w:rsidR="00DA7A8B" w:rsidRDefault="00DA7A8B" w:rsidP="00DA7A8B">
      <w:pPr>
        <w:suppressAutoHyphens/>
        <w:jc w:val="both"/>
      </w:pPr>
      <w:r>
        <w:t xml:space="preserve">СО 34.17.310-96  Сварка, термообработка и контроль при ремонте сварных соединений трубных систем котлов и паропроводов в период эксплуатации. </w:t>
      </w:r>
    </w:p>
    <w:p w:rsidR="00DA7A8B" w:rsidRDefault="00DA7A8B" w:rsidP="00DA7A8B">
      <w:pPr>
        <w:suppressAutoHyphens/>
        <w:jc w:val="both"/>
      </w:pPr>
      <w:r>
        <w:t>СО 153-34.41.204 (РД 34.41. 204) Инструкция по монтажу электронасосов тепловых электростанций.</w:t>
      </w:r>
    </w:p>
    <w:p w:rsidR="00DA7A8B" w:rsidRDefault="00DA7A8B" w:rsidP="00DA7A8B">
      <w:pPr>
        <w:suppressAutoHyphens/>
        <w:jc w:val="both"/>
      </w:pPr>
      <w:r>
        <w:t>СО 34.41.602-2002 Общие требования по применению новых материалов из терморасширенного графита для уплотнений валов центробежных насосов.</w:t>
      </w:r>
    </w:p>
    <w:p w:rsidR="00DA7A8B" w:rsidRDefault="00DA7A8B" w:rsidP="00DA7A8B">
      <w:pPr>
        <w:suppressAutoHyphens/>
        <w:jc w:val="both"/>
      </w:pPr>
      <w:r>
        <w:t>СО 34-38-20092-94 (ТУ 34-38-20092-94) Подогреватели поверхностные высокого давления для систем регенерации паровых турбин: Технические условия на капитальный ремонт.</w:t>
      </w:r>
    </w:p>
    <w:p w:rsidR="00DA7A8B" w:rsidRDefault="00DA7A8B" w:rsidP="00DA7A8B">
      <w:pPr>
        <w:suppressAutoHyphens/>
        <w:jc w:val="both"/>
      </w:pPr>
      <w:r>
        <w:t>СО 34.45-51.300-97</w:t>
      </w:r>
      <w:r>
        <w:tab/>
        <w:t>( РД 34.45-51.300-97) Объем и нормы испытаний электрооборудования.</w:t>
      </w:r>
    </w:p>
    <w:p w:rsidR="00DA7A8B" w:rsidRDefault="00DA7A8B" w:rsidP="00DA7A8B">
      <w:pPr>
        <w:suppressAutoHyphens/>
        <w:jc w:val="both"/>
      </w:pPr>
      <w:r>
        <w:t>СО 153-34.45.303 (РД 34.45.303) Инструкция по определению возможности включения вращающихся электрических машин переменного тока без сушки.</w:t>
      </w:r>
    </w:p>
    <w:p w:rsidR="00DA7A8B" w:rsidRDefault="00DA7A8B" w:rsidP="00DA7A8B">
      <w:pPr>
        <w:suppressAutoHyphens/>
        <w:jc w:val="both"/>
      </w:pPr>
      <w:r>
        <w:t>СО 34-38-20185-95</w:t>
      </w:r>
      <w:r>
        <w:tab/>
        <w:t xml:space="preserve">(ТУ 34-38-20185-95)  Электродвигатели напряжением до 1000В мощностью от 0,1 до 100 кВт. </w:t>
      </w:r>
    </w:p>
    <w:p w:rsidR="00DA7A8B" w:rsidRDefault="00DA7A8B" w:rsidP="00DA7A8B">
      <w:pPr>
        <w:suppressAutoHyphens/>
        <w:jc w:val="both"/>
      </w:pPr>
      <w:r>
        <w:t>СО 34-38-20186-95</w:t>
      </w:r>
      <w:r>
        <w:tab/>
        <w:t xml:space="preserve">(ТУ 34-3820186-95)  Электродвигатели напряжением выше 1000 В мощностью от 100 кВт и выше. </w:t>
      </w:r>
    </w:p>
    <w:p w:rsidR="00DA7A8B" w:rsidRDefault="00DA7A8B" w:rsidP="00DA7A8B">
      <w:pPr>
        <w:suppressAutoHyphens/>
        <w:jc w:val="both"/>
      </w:pPr>
      <w:r>
        <w:t>СО 34-38-20187-83</w:t>
      </w:r>
      <w:r>
        <w:tab/>
        <w:t xml:space="preserve">(ТУ 34-38-20187-82) </w:t>
      </w:r>
      <w:r>
        <w:tab/>
        <w:t xml:space="preserve">(ТУ34-38-20407-93) Короткозамкнутые роторы электродвигателей напряжением выше 1000 В. . </w:t>
      </w:r>
    </w:p>
    <w:p w:rsidR="00DA7A8B" w:rsidRDefault="00DA7A8B" w:rsidP="00DA7A8B">
      <w:pPr>
        <w:suppressAutoHyphens/>
        <w:jc w:val="both"/>
      </w:pPr>
      <w:r>
        <w:t>Перечень нормативно-технических документов, регламентирующих качество выполняемых ремонтных работ:</w:t>
      </w:r>
    </w:p>
    <w:p w:rsidR="00DA7A8B" w:rsidRDefault="00DA7A8B" w:rsidP="00DA7A8B">
      <w:pPr>
        <w:suppressAutoHyphens/>
        <w:jc w:val="both"/>
      </w:pPr>
      <w:r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6C3B66" w:rsidRDefault="00DA7A8B" w:rsidP="00DA7A8B">
      <w:pPr>
        <w:suppressAutoHyphens/>
        <w:jc w:val="both"/>
      </w:pPr>
      <w:r>
        <w:t>СО 153-34.20.501-2003 (РД  34.20.501-95) «Правил технической эксплуатации электрических станций и сетей Российской Федерации».</w:t>
      </w:r>
    </w:p>
    <w:p w:rsidR="00D03EF7" w:rsidRPr="0060392F" w:rsidRDefault="00D03EF7" w:rsidP="00F269F3">
      <w:pPr>
        <w:suppressAutoHyphens/>
        <w:jc w:val="both"/>
      </w:pPr>
    </w:p>
    <w:p w:rsidR="00771EB2" w:rsidRPr="0060392F" w:rsidRDefault="00186105" w:rsidP="00771EB2">
      <w:pPr>
        <w:suppressAutoHyphens/>
        <w:jc w:val="both"/>
        <w:outlineLvl w:val="0"/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60392F">
        <w:rPr>
          <w:b/>
        </w:rPr>
        <w:t>5.</w:t>
      </w:r>
      <w:r w:rsidR="00771EB2" w:rsidRPr="0060392F">
        <w:rPr>
          <w:b/>
        </w:rPr>
        <w:t>2.</w:t>
      </w:r>
      <w:r w:rsidR="00771EB2" w:rsidRPr="0060392F">
        <w:t xml:space="preserve"> </w:t>
      </w:r>
      <w:r w:rsidR="00771EB2" w:rsidRPr="0060392F">
        <w:rPr>
          <w:b/>
        </w:rPr>
        <w:t>Требования к подрядной организации</w:t>
      </w:r>
      <w:r w:rsidR="00690363" w:rsidRPr="0060392F">
        <w:t>.</w:t>
      </w:r>
    </w:p>
    <w:p w:rsidR="00771EB2" w:rsidRPr="0060392F" w:rsidRDefault="00771EB2" w:rsidP="005D4AD3">
      <w:pPr>
        <w:suppressAutoHyphens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60392F" w:rsidRDefault="00EC79FE" w:rsidP="00771EB2">
      <w:pPr>
        <w:suppressAutoHyphens/>
        <w:jc w:val="both"/>
        <w:outlineLvl w:val="0"/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</w:t>
      </w:r>
      <w:r w:rsidR="00771EB2" w:rsidRPr="0060392F">
        <w:rPr>
          <w:b/>
        </w:rPr>
        <w:t>2.1</w:t>
      </w:r>
      <w:r w:rsidR="00771EB2" w:rsidRPr="0060392F">
        <w:t xml:space="preserve">. </w:t>
      </w:r>
      <w:r w:rsidR="00690363" w:rsidRPr="0060392F">
        <w:rPr>
          <w:b/>
        </w:rPr>
        <w:t>Общие требования.</w:t>
      </w:r>
    </w:p>
    <w:p w:rsidR="00D03EF7" w:rsidRPr="00D03EF7" w:rsidRDefault="00C37EAD" w:rsidP="00D03EF7">
      <w:pPr>
        <w:suppressAutoHyphens/>
        <w:jc w:val="both"/>
        <w:outlineLvl w:val="0"/>
      </w:pPr>
      <w:r w:rsidRPr="00DA7A8B">
        <w:t xml:space="preserve">- </w:t>
      </w:r>
      <w:r w:rsidR="00771EB2" w:rsidRPr="00DA7A8B">
        <w:t>опыт работы по ремонту энергооборудования не менее 3 лет;</w:t>
      </w:r>
    </w:p>
    <w:p w:rsidR="00D03EF7" w:rsidRPr="008F6AA2" w:rsidRDefault="00D03EF7" w:rsidP="00D03EF7">
      <w:pPr>
        <w:suppressAutoHyphens/>
        <w:jc w:val="both"/>
      </w:pPr>
      <w:r w:rsidRPr="008F6AA2">
        <w:rPr>
          <w:i/>
        </w:rPr>
        <w:t xml:space="preserve">- </w:t>
      </w:r>
      <w:r w:rsidRPr="008F6AA2"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( раздел 3 п.№№2.4, 16.1, 16.2, 20.1, 23.3, 23.5, 24.22 перечня видов работ, утвержденным приказом Министерства регионального развития РФ от 30 декабря 2009 года №624);</w:t>
      </w:r>
    </w:p>
    <w:p w:rsidR="00DA7A8B" w:rsidRPr="00D03EF7" w:rsidRDefault="00DA7A8B" w:rsidP="00771EB2">
      <w:pPr>
        <w:suppressAutoHyphens/>
        <w:jc w:val="both"/>
        <w:outlineLvl w:val="0"/>
      </w:pPr>
      <w:r w:rsidRPr="008F6AA2">
        <w:rPr>
          <w:i/>
        </w:rPr>
        <w:t xml:space="preserve">- </w:t>
      </w:r>
      <w:r w:rsidRPr="008F6AA2">
        <w:t>объект относится к  особо опасным и технически сложным в соответствии со статьей 48.1 Градостроительного кодекса РФ;</w:t>
      </w:r>
    </w:p>
    <w:p w:rsidR="00751ECD" w:rsidRPr="0060392F" w:rsidRDefault="00751ECD" w:rsidP="00751ECD">
      <w:pPr>
        <w:suppressAutoHyphens/>
        <w:jc w:val="both"/>
        <w:outlineLvl w:val="0"/>
      </w:pPr>
      <w:r w:rsidRPr="0060392F">
        <w:t>- обеспечить соответствие сметной документации требованиям ценовой политики</w:t>
      </w:r>
      <w:r w:rsidRPr="0060392F">
        <w:br/>
        <w:t>ОАО «ТГК-1»;</w:t>
      </w:r>
    </w:p>
    <w:p w:rsidR="00751ECD" w:rsidRPr="0060392F" w:rsidRDefault="00751ECD" w:rsidP="00751ECD">
      <w:pPr>
        <w:suppressAutoHyphens/>
        <w:jc w:val="both"/>
        <w:outlineLvl w:val="0"/>
      </w:pPr>
      <w:r w:rsidRPr="0060392F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51ECD" w:rsidRPr="00DA7A8B" w:rsidRDefault="00751ECD" w:rsidP="00751ECD">
      <w:pPr>
        <w:suppressAutoHyphens/>
        <w:jc w:val="both"/>
        <w:outlineLvl w:val="0"/>
      </w:pPr>
      <w:r w:rsidRPr="00DA7A8B">
        <w:lastRenderedPageBreak/>
        <w:t>- подрядчик обязан соблюдать требования СЭМ (системы экологического менеджмента)</w:t>
      </w:r>
      <w:r w:rsidRPr="00DA7A8B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F67916">
        <w:t>.</w:t>
      </w:r>
    </w:p>
    <w:p w:rsidR="00771EB2" w:rsidRPr="0060392F" w:rsidRDefault="00254828" w:rsidP="00254828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71EB2" w:rsidRPr="0060392F" w:rsidRDefault="00254828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акты сдачи - приемки могут быть подписаны </w:t>
      </w:r>
      <w:r w:rsidR="00CE73F8" w:rsidRPr="0060392F">
        <w:t>з</w:t>
      </w:r>
      <w:r w:rsidR="00771EB2" w:rsidRPr="0060392F">
        <w:t>аказчиком при условии выполнения подрядчиком требований по СЭМ.</w:t>
      </w:r>
    </w:p>
    <w:p w:rsidR="00254828" w:rsidRPr="0060392F" w:rsidRDefault="00254828" w:rsidP="00771EB2">
      <w:pPr>
        <w:suppressAutoHyphens/>
        <w:jc w:val="both"/>
        <w:outlineLvl w:val="0"/>
      </w:pPr>
    </w:p>
    <w:p w:rsidR="00254828" w:rsidRPr="0060392F" w:rsidRDefault="00186105" w:rsidP="00771EB2">
      <w:pPr>
        <w:suppressAutoHyphens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2.2. Специальные требования</w:t>
      </w:r>
      <w:r w:rsidR="00690363" w:rsidRPr="0060392F">
        <w:t>.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5273CF" w:rsidRPr="0060392F">
        <w:t>предпочтительно</w:t>
      </w:r>
      <w:r w:rsidR="00771EB2" w:rsidRPr="0060392F">
        <w:t xml:space="preserve">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2069B" w:rsidRPr="0060392F" w:rsidRDefault="0032069B" w:rsidP="00771EB2">
      <w:pPr>
        <w:suppressAutoHyphens/>
        <w:jc w:val="both"/>
        <w:outlineLvl w:val="0"/>
      </w:pPr>
      <w:r w:rsidRPr="0060392F">
        <w:t xml:space="preserve">- иметь постоянно-действующий производственный участок на территории предприятия </w:t>
      </w:r>
      <w:r w:rsidR="00C05395" w:rsidRPr="0060392F">
        <w:t>з</w:t>
      </w:r>
      <w:r w:rsidRPr="0060392F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751ECD" w:rsidRPr="0060392F">
        <w:t>ения для выполнения работ;</w:t>
      </w:r>
    </w:p>
    <w:p w:rsidR="0032069B" w:rsidRPr="0060392F" w:rsidRDefault="0032069B" w:rsidP="0032069B">
      <w:pPr>
        <w:suppressAutoHyphens/>
        <w:jc w:val="both"/>
        <w:outlineLvl w:val="0"/>
      </w:pPr>
      <w:r w:rsidRPr="0060392F">
        <w:t xml:space="preserve"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 w:rsidR="00751ECD" w:rsidRPr="0060392F">
        <w:t>д</w:t>
      </w:r>
      <w:r w:rsidRPr="0060392F">
        <w:t>оговору;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располагать кадрами, обладающими соответствующей квалификацией для осуществления</w:t>
      </w:r>
      <w:r w:rsidR="00F67916">
        <w:rPr>
          <w:i/>
        </w:rPr>
        <w:t xml:space="preserve">: </w:t>
      </w:r>
      <w:r w:rsidR="00F67916" w:rsidRPr="00F67916">
        <w:t xml:space="preserve">ремонтных </w:t>
      </w:r>
      <w:r w:rsidR="00771EB2" w:rsidRPr="00F67916">
        <w:t>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</w:t>
      </w:r>
      <w:r w:rsidR="00254828" w:rsidRPr="00F67916">
        <w:t>;</w:t>
      </w:r>
    </w:p>
    <w:p w:rsidR="0032069B" w:rsidRPr="0060392F" w:rsidRDefault="0032069B" w:rsidP="0032069B">
      <w:pPr>
        <w:ind w:left="40" w:right="40"/>
        <w:jc w:val="both"/>
        <w:rPr>
          <w:iCs/>
        </w:rPr>
      </w:pPr>
      <w:r w:rsidRPr="0060392F">
        <w:rPr>
          <w:iCs/>
        </w:rPr>
        <w:t xml:space="preserve">- иметь успешный опыт в реализации для </w:t>
      </w:r>
      <w:r w:rsidR="00CE73F8" w:rsidRPr="0060392F">
        <w:rPr>
          <w:iCs/>
        </w:rPr>
        <w:t>з</w:t>
      </w:r>
      <w:r w:rsidRPr="0060392F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у персонала, </w:t>
      </w:r>
      <w:r w:rsidR="00771EB2" w:rsidRPr="00F67916">
        <w:t>осуществляющего ремонт электротехнического оборудования,</w:t>
      </w:r>
      <w:r w:rsidR="00771EB2" w:rsidRPr="0060392F">
        <w:t xml:space="preserve">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71EB2" w:rsidRPr="00F67916" w:rsidRDefault="00073869" w:rsidP="00771EB2">
      <w:pPr>
        <w:suppressAutoHyphens/>
        <w:jc w:val="both"/>
        <w:outlineLvl w:val="0"/>
      </w:pPr>
      <w:r w:rsidRPr="00F67916">
        <w:t xml:space="preserve">- </w:t>
      </w:r>
      <w:r w:rsidR="00771EB2" w:rsidRPr="00F67916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исключить применение асбестсодержащих материалов при проведении работ по ремонту оборудования электростанций;</w:t>
      </w:r>
    </w:p>
    <w:p w:rsidR="006C6F28" w:rsidRPr="00F67916" w:rsidRDefault="00254828" w:rsidP="00771EB2">
      <w:pPr>
        <w:suppressAutoHyphens/>
        <w:jc w:val="both"/>
        <w:outlineLvl w:val="0"/>
      </w:pPr>
      <w:r w:rsidRPr="00F67916">
        <w:t>- п</w:t>
      </w:r>
      <w:r w:rsidR="006C6F28" w:rsidRPr="00F67916">
        <w:t>ри выполн</w:t>
      </w:r>
      <w:r w:rsidR="00CF0DA3" w:rsidRPr="00F67916">
        <w:t xml:space="preserve">ении теплоизоляционных работ </w:t>
      </w:r>
      <w:r w:rsidR="006C6F28" w:rsidRPr="00F67916">
        <w:t>подрядчик обязан использовать материалы, не содержащие асбест. Тип используемых теплоизоляционных материалов должен быть предвари</w:t>
      </w:r>
      <w:r w:rsidR="00751ECD" w:rsidRPr="00F67916">
        <w:t xml:space="preserve">тельно согласован с </w:t>
      </w:r>
      <w:r w:rsidR="00C05395" w:rsidRPr="00F67916">
        <w:t>з</w:t>
      </w:r>
      <w:r w:rsidR="00751ECD" w:rsidRPr="00F67916">
        <w:t>аказчиком;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71EB2" w:rsidRPr="00F67916" w:rsidRDefault="00073869" w:rsidP="00771EB2">
      <w:pPr>
        <w:suppressAutoHyphens/>
        <w:jc w:val="both"/>
        <w:outlineLvl w:val="0"/>
      </w:pPr>
      <w:r w:rsidRPr="00F67916">
        <w:t xml:space="preserve">- </w:t>
      </w:r>
      <w:r w:rsidR="00771EB2" w:rsidRPr="00F67916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знать технологию ремонта и особенности ремонтируемого оборудования;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</w:t>
      </w:r>
      <w:r w:rsidR="00771EB2" w:rsidRPr="0060392F">
        <w:lastRenderedPageBreak/>
        <w:t>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751ECD" w:rsidRPr="0060392F">
        <w:t>дования при осуществлении работ;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предпочтительно иметь сертификаты в соответствии со стандартами ISO;</w:t>
      </w:r>
    </w:p>
    <w:p w:rsidR="00771EB2" w:rsidRPr="0060392F" w:rsidRDefault="00CF0DA3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иметь все необходимые для ремонта инструменты и специальные приспособления;</w:t>
      </w:r>
    </w:p>
    <w:p w:rsidR="00771EB2" w:rsidRPr="0060392F" w:rsidRDefault="00073869" w:rsidP="00771EB2">
      <w:pPr>
        <w:suppressAutoHyphens/>
        <w:jc w:val="both"/>
        <w:outlineLvl w:val="0"/>
        <w:rPr>
          <w:i/>
        </w:rPr>
      </w:pPr>
      <w:r w:rsidRPr="0060392F">
        <w:rPr>
          <w:i/>
        </w:rPr>
        <w:t xml:space="preserve">- </w:t>
      </w:r>
      <w:r w:rsidR="00771EB2" w:rsidRPr="00F67916">
        <w:t>иметь возможность выполнения работ по ремонту в заводских условиях;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самостоятельно выполнять устройство лесов и подмостей;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C05395" w:rsidRPr="0060392F">
        <w:t>з</w:t>
      </w:r>
      <w:r w:rsidR="00771EB2" w:rsidRPr="0060392F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CA720C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организовать своевременное оформление и ведение ремонтной, исполнительной документации</w:t>
      </w:r>
      <w:r w:rsidR="00CA720C">
        <w:t xml:space="preserve"> (Приложение А);</w:t>
      </w:r>
    </w:p>
    <w:p w:rsidR="00771EB2" w:rsidRPr="0060392F" w:rsidRDefault="00771EB2" w:rsidP="00771EB2">
      <w:pPr>
        <w:suppressAutoHyphens/>
        <w:jc w:val="both"/>
        <w:outlineLvl w:val="0"/>
      </w:pPr>
      <w:r w:rsidRPr="0060392F">
        <w:t xml:space="preserve"> </w:t>
      </w:r>
      <w:r w:rsidR="00073869" w:rsidRPr="0060392F">
        <w:t xml:space="preserve">- </w:t>
      </w:r>
      <w:r w:rsidRPr="0060392F">
        <w:t>составление при необходимости ППР, актов на скрытые работы;</w:t>
      </w:r>
    </w:p>
    <w:p w:rsidR="00374EC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обеспечить выполнение работ в соответствии</w:t>
      </w:r>
      <w:r w:rsidRPr="0060392F">
        <w:t xml:space="preserve"> с согласованным графиком работ;</w:t>
      </w:r>
    </w:p>
    <w:p w:rsidR="00A47FE9" w:rsidRPr="00A47FE9" w:rsidRDefault="006106D6" w:rsidP="00A47FE9">
      <w:pPr>
        <w:widowControl w:val="0"/>
        <w:jc w:val="both"/>
        <w:rPr>
          <w:rFonts w:eastAsia="Calibri"/>
          <w:snapToGrid w:val="0"/>
          <w:lang w:eastAsia="en-US"/>
        </w:rPr>
      </w:pPr>
      <w:r w:rsidRPr="00D60B04">
        <w:t xml:space="preserve">- </w:t>
      </w:r>
      <w:r w:rsidR="00A47FE9" w:rsidRPr="00D60B04">
        <w:t xml:space="preserve">предоставлять сметно-договорную документацию в бумажном (в 2-х экз.) и </w:t>
      </w:r>
      <w:r w:rsidR="0016556A" w:rsidRPr="00D60B04">
        <w:t xml:space="preserve">в </w:t>
      </w:r>
      <w:r w:rsidR="00A47FE9" w:rsidRPr="00D60B04">
        <w:t>электронном вид</w:t>
      </w:r>
      <w:r w:rsidR="0016556A" w:rsidRPr="00D60B04">
        <w:t>е</w:t>
      </w:r>
      <w:r w:rsidR="00A47FE9" w:rsidRPr="00D60B04">
        <w:t xml:space="preserve"> в формате </w:t>
      </w:r>
      <w:r w:rsidR="00A47FE9" w:rsidRPr="00D60B04">
        <w:rPr>
          <w:lang w:val="en-US"/>
        </w:rPr>
        <w:t>Excel</w:t>
      </w:r>
      <w:r w:rsidR="00A47FE9" w:rsidRPr="00D60B04">
        <w:t xml:space="preserve">, а также </w:t>
      </w:r>
      <w:r w:rsidR="0016556A" w:rsidRPr="00D60B04">
        <w:t xml:space="preserve">в </w:t>
      </w:r>
      <w:r w:rsidR="00A47FE9" w:rsidRPr="00D60B04">
        <w:t>формат</w:t>
      </w:r>
      <w:r w:rsidR="0016556A" w:rsidRPr="00D60B04">
        <w:t>е</w:t>
      </w:r>
      <w:r w:rsidR="00A47FE9" w:rsidRPr="00D60B04">
        <w:t xml:space="preserve"> сметных программ </w:t>
      </w:r>
      <w:r w:rsidR="00A47FE9" w:rsidRPr="00D60B04">
        <w:rPr>
          <w:i/>
        </w:rPr>
        <w:t>A0</w:t>
      </w:r>
      <w:r w:rsidR="0016556A" w:rsidRPr="00D60B04">
        <w:rPr>
          <w:i/>
        </w:rPr>
        <w:t xml:space="preserve"> или</w:t>
      </w:r>
      <w:r w:rsidR="00A47FE9" w:rsidRPr="00D60B04">
        <w:rPr>
          <w:i/>
        </w:rPr>
        <w:t xml:space="preserve"> Гранд-Смета.</w:t>
      </w:r>
    </w:p>
    <w:p w:rsidR="004B7B66" w:rsidRDefault="006F43EC" w:rsidP="006F43EC">
      <w:pPr>
        <w:suppressAutoHyphens/>
        <w:jc w:val="both"/>
        <w:outlineLvl w:val="0"/>
      </w:pPr>
      <w:r w:rsidRPr="0060392F">
        <w:rPr>
          <w:iCs/>
        </w:rPr>
        <w:t>- обладать</w:t>
      </w:r>
      <w:r w:rsidRPr="0060392F">
        <w:t xml:space="preserve"> следующими ресурсами </w:t>
      </w:r>
      <w:r w:rsidR="007D79F7" w:rsidRPr="0060392F">
        <w:t>и</w:t>
      </w:r>
      <w:r w:rsidR="00254828" w:rsidRPr="0060392F">
        <w:t xml:space="preserve"> опыто</w:t>
      </w:r>
      <w:r w:rsidR="007D79F7" w:rsidRPr="0060392F">
        <w:t>м и опытом</w:t>
      </w:r>
      <w:r w:rsidRPr="0060392F">
        <w:t xml:space="preserve"> для выполнения ремонтных работ:</w:t>
      </w: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работ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30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50</w:t>
            </w:r>
          </w:p>
        </w:tc>
      </w:tr>
      <w:tr w:rsidR="008A1299" w:rsidRPr="0060392F" w:rsidTr="00264C31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96610A" w:rsidRPr="0060392F" w:rsidRDefault="0096610A" w:rsidP="0096610A">
      <w:pPr>
        <w:suppressAutoHyphens/>
        <w:jc w:val="both"/>
        <w:outlineLvl w:val="0"/>
        <w:rPr>
          <w:b/>
        </w:rPr>
      </w:pPr>
      <w:r w:rsidRPr="0060392F">
        <w:rPr>
          <w:b/>
        </w:rPr>
        <w:t xml:space="preserve">5.2.3 </w:t>
      </w:r>
      <w:r w:rsidR="0060392F" w:rsidRPr="0060392F">
        <w:rPr>
          <w:b/>
        </w:rPr>
        <w:t>Порядок</w:t>
      </w:r>
      <w:r w:rsidRPr="0060392F">
        <w:rPr>
          <w:b/>
        </w:rPr>
        <w:t xml:space="preserve"> выполнени</w:t>
      </w:r>
      <w:r w:rsidR="0060392F" w:rsidRPr="0060392F">
        <w:rPr>
          <w:b/>
        </w:rPr>
        <w:t>я</w:t>
      </w:r>
      <w:r w:rsidRPr="0060392F">
        <w:rPr>
          <w:b/>
        </w:rPr>
        <w:t xml:space="preserve">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96610A" w:rsidRPr="0060392F" w:rsidRDefault="0096610A" w:rsidP="0096610A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оборуд</w:t>
      </w:r>
      <w:r w:rsidRPr="0060392F">
        <w:t>о</w:t>
      </w:r>
      <w:r w:rsidRPr="0060392F">
        <w:t>вании, заказчик вправе согласовать подрядчику для компенсации дополнительных затрат прим</w:t>
      </w:r>
      <w:r w:rsidRPr="0060392F">
        <w:t>е</w:t>
      </w:r>
      <w:r w:rsidRPr="0060392F">
        <w:t>нение повышающего коэффициента к стоимости нормо-часа в соответствии с действующим пр</w:t>
      </w:r>
      <w:r w:rsidRPr="0060392F">
        <w:t>и</w:t>
      </w:r>
      <w:r w:rsidRPr="0060392F">
        <w:t>казом ОАО «ТГК-1» «О порядке формирования стоимости работ…». С целью выполнения работ по ремонту оборудования в минимально возможные согласованные сроки применение повыш</w:t>
      </w:r>
      <w:r w:rsidRPr="0060392F">
        <w:t>а</w:t>
      </w:r>
      <w:r w:rsidRPr="0060392F">
        <w:t>ющего коэффициента допускается:</w:t>
      </w:r>
    </w:p>
    <w:p w:rsidR="0096610A" w:rsidRPr="0060392F" w:rsidRDefault="0096610A" w:rsidP="0096610A">
      <w:pPr>
        <w:pStyle w:val="af4"/>
        <w:numPr>
          <w:ilvl w:val="0"/>
          <w:numId w:val="47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96610A" w:rsidRPr="0060392F" w:rsidRDefault="0096610A" w:rsidP="0096610A">
      <w:pPr>
        <w:pStyle w:val="af4"/>
        <w:numPr>
          <w:ilvl w:val="0"/>
          <w:numId w:val="47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96610A" w:rsidRPr="0060392F" w:rsidRDefault="0096610A" w:rsidP="0096610A">
      <w:pPr>
        <w:pStyle w:val="af4"/>
        <w:numPr>
          <w:ilvl w:val="0"/>
          <w:numId w:val="47"/>
        </w:numPr>
        <w:tabs>
          <w:tab w:val="left" w:pos="0"/>
        </w:tabs>
        <w:jc w:val="both"/>
        <w:outlineLvl w:val="0"/>
      </w:pPr>
      <w:r w:rsidRPr="0060392F">
        <w:t>за работу в многосменном режиме, при выполнении работ за пределами нормальной пр</w:t>
      </w:r>
      <w:r w:rsidRPr="0060392F">
        <w:t>о</w:t>
      </w:r>
      <w:r w:rsidRPr="0060392F">
        <w:t>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lastRenderedPageBreak/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96610A" w:rsidRPr="0060392F" w:rsidRDefault="0096610A" w:rsidP="0096610A">
      <w:pPr>
        <w:jc w:val="both"/>
      </w:pPr>
      <w:r w:rsidRPr="0060392F">
        <w:t>- Для организации выполнения неотложных (аварийных) ремонтных работ в структурных по</w:t>
      </w:r>
      <w:r w:rsidRPr="0060392F">
        <w:t>д</w:t>
      </w:r>
      <w:r w:rsidRPr="0060392F">
        <w:t>разделениях ОАО «ТГК-1» в нерабочее время подрядчик назначает должностное лицо, отве</w:t>
      </w:r>
      <w:r w:rsidRPr="0060392F">
        <w:t>т</w:t>
      </w:r>
      <w:r w:rsidRPr="0060392F">
        <w:t>ственное за их выполнение персоналом подрядчика.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96610A" w:rsidRPr="0060392F" w:rsidRDefault="0096610A" w:rsidP="0096610A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EC79FE" w:rsidRPr="0060392F" w:rsidRDefault="0096610A" w:rsidP="0096610A">
      <w:pPr>
        <w:suppressAutoHyphens/>
        <w:jc w:val="both"/>
        <w:outlineLvl w:val="0"/>
      </w:pPr>
      <w:r w:rsidRPr="0060392F">
        <w:t xml:space="preserve">- В целях повышения устойчивости </w:t>
      </w:r>
      <w:proofErr w:type="spellStart"/>
      <w:r w:rsidRPr="0060392F">
        <w:t>энерго</w:t>
      </w:r>
      <w:proofErr w:type="spellEnd"/>
      <w:r w:rsidRPr="0060392F">
        <w:t>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225C24" w:rsidRPr="0060392F" w:rsidRDefault="00225C24" w:rsidP="0096610A">
      <w:pPr>
        <w:suppressAutoHyphens/>
        <w:jc w:val="both"/>
        <w:outlineLvl w:val="0"/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5.2</w:t>
      </w:r>
      <w:r w:rsidR="00EC79FE" w:rsidRPr="0060392F">
        <w:rPr>
          <w:b/>
        </w:rPr>
        <w:t>.</w:t>
      </w:r>
      <w:r w:rsidRPr="0060392F">
        <w:rPr>
          <w:b/>
        </w:rPr>
        <w:t>4.</w:t>
      </w:r>
      <w:r w:rsidR="00771EB2" w:rsidRPr="0060392F">
        <w:rPr>
          <w:b/>
        </w:rPr>
        <w:t xml:space="preserve"> Требования к подрядчикам</w:t>
      </w:r>
      <w:r w:rsidR="00690363" w:rsidRPr="0060392F">
        <w:rPr>
          <w:b/>
        </w:rPr>
        <w:t xml:space="preserve"> при привлечении субподрядчиков.</w:t>
      </w:r>
    </w:p>
    <w:p w:rsidR="00771EB2" w:rsidRPr="0060392F" w:rsidRDefault="00E25BC1" w:rsidP="00FC3330">
      <w:pPr>
        <w:suppressAutoHyphens/>
        <w:ind w:firstLine="708"/>
        <w:jc w:val="both"/>
        <w:outlineLvl w:val="0"/>
      </w:pPr>
      <w:r w:rsidRPr="0060392F">
        <w:t>П</w:t>
      </w:r>
      <w:r w:rsidR="00771EB2" w:rsidRPr="0060392F">
        <w:t xml:space="preserve">ри планирующемся привлечении для выполнения работ </w:t>
      </w:r>
      <w:r w:rsidR="00CE73F8" w:rsidRPr="0060392F">
        <w:t>с</w:t>
      </w:r>
      <w:r w:rsidR="00771EB2" w:rsidRPr="0060392F">
        <w:t xml:space="preserve">убподрядчиков </w:t>
      </w:r>
      <w:r w:rsidR="00CE73F8" w:rsidRPr="0060392F">
        <w:t>п</w:t>
      </w:r>
      <w:r w:rsidR="00771EB2" w:rsidRPr="0060392F">
        <w:t>одрядчик должен иметь свидетельство СРО на исполнение функций генерального подрядчика с указанием на какие виды работ</w:t>
      </w:r>
      <w:r w:rsidR="00FC3330" w:rsidRPr="0060392F">
        <w:t xml:space="preserve"> </w:t>
      </w:r>
      <w:r w:rsidR="00771EB2" w:rsidRPr="0060392F">
        <w:t>(строитель</w:t>
      </w:r>
      <w:r w:rsidR="00FC3330" w:rsidRPr="0060392F">
        <w:t>ные, проектные, изыскательские).</w:t>
      </w:r>
    </w:p>
    <w:p w:rsidR="00D2342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60392F">
        <w:t>с</w:t>
      </w:r>
      <w:r w:rsidRPr="0060392F">
        <w:t xml:space="preserve">убподрядчиках, которых он предполагает </w:t>
      </w:r>
      <w:r w:rsidR="00FC3330" w:rsidRPr="0060392F">
        <w:t>привлечь</w:t>
      </w:r>
      <w:r w:rsidRPr="0060392F">
        <w:t xml:space="preserve"> для выполнения работ</w:t>
      </w:r>
      <w:r w:rsidR="00FC3330" w:rsidRPr="0060392F">
        <w:t xml:space="preserve"> в 2014 году</w:t>
      </w:r>
      <w:r w:rsidR="00E25BC1" w:rsidRPr="0060392F">
        <w:t>. На каждые последующие годы</w:t>
      </w:r>
      <w:r w:rsidR="00D23422" w:rsidRPr="0060392F">
        <w:t>,</w:t>
      </w:r>
      <w:r w:rsidR="00E25BC1" w:rsidRPr="0060392F">
        <w:t xml:space="preserve"> </w:t>
      </w:r>
      <w:r w:rsidR="00D23422" w:rsidRPr="0060392F">
        <w:t xml:space="preserve">не позднее, чем за </w:t>
      </w:r>
      <w:r w:rsidR="002C1616" w:rsidRPr="0060392F">
        <w:t>3</w:t>
      </w:r>
      <w:r w:rsidR="00D23422" w:rsidRPr="0060392F">
        <w:t xml:space="preserve"> месяца до начала планируемого года </w:t>
      </w:r>
      <w:r w:rsidR="00CE73F8" w:rsidRPr="0060392F">
        <w:t>п</w:t>
      </w:r>
      <w:r w:rsidR="00D23422" w:rsidRPr="0060392F">
        <w:t>одрядчик обязан соглас</w:t>
      </w:r>
      <w:r w:rsidR="003F2D26" w:rsidRPr="0060392F">
        <w:t xml:space="preserve">овать с </w:t>
      </w:r>
      <w:r w:rsidR="00CE73F8" w:rsidRPr="0060392F">
        <w:t>з</w:t>
      </w:r>
      <w:r w:rsidR="003F2D26" w:rsidRPr="0060392F">
        <w:t xml:space="preserve">аказчиком </w:t>
      </w:r>
      <w:r w:rsidR="00CE73F8" w:rsidRPr="0060392F">
        <w:t>с</w:t>
      </w:r>
      <w:r w:rsidR="003F2D26" w:rsidRPr="0060392F">
        <w:t>убподрядные организации</w:t>
      </w:r>
      <w:r w:rsidR="00D23422" w:rsidRPr="0060392F">
        <w:t>, пл</w:t>
      </w:r>
      <w:r w:rsidR="003F2D26" w:rsidRPr="0060392F">
        <w:t>анируемые</w:t>
      </w:r>
      <w:r w:rsidR="00D23422" w:rsidRPr="0060392F">
        <w:t xml:space="preserve"> для привлечения выполне</w:t>
      </w:r>
      <w:r w:rsidR="003F2D26" w:rsidRPr="0060392F">
        <w:t>н</w:t>
      </w:r>
      <w:r w:rsidR="00D23422" w:rsidRPr="0060392F">
        <w:t>ия ремонта.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прикладывать к своей заявке письменное согласие </w:t>
      </w:r>
      <w:r w:rsidR="00CE73F8" w:rsidRPr="0060392F">
        <w:t>с</w:t>
      </w:r>
      <w:r w:rsidRPr="0060392F">
        <w:t>убподрядчиков на в</w:t>
      </w:r>
      <w:r w:rsidR="00FC3330" w:rsidRPr="0060392F">
        <w:t>ыполнение планируемых ими работ.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должен обеспечить соответствие любого предложенного </w:t>
      </w:r>
      <w:r w:rsidR="00CE73F8" w:rsidRPr="0060392F">
        <w:t>с</w:t>
      </w:r>
      <w:r w:rsidRPr="0060392F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60392F" w:rsidRDefault="00AA3ABE" w:rsidP="00FC3330">
      <w:pPr>
        <w:suppressAutoHyphens/>
        <w:ind w:firstLine="708"/>
        <w:jc w:val="both"/>
        <w:outlineLvl w:val="0"/>
      </w:pPr>
      <w:r w:rsidRPr="0060392F">
        <w:t>Заказчик</w:t>
      </w:r>
      <w:r w:rsidR="00771EB2" w:rsidRPr="0060392F">
        <w:t xml:space="preserve"> оставляет за собой право отклонить любого из предложенных </w:t>
      </w:r>
      <w:r w:rsidR="00CE73F8" w:rsidRPr="0060392F">
        <w:t>с</w:t>
      </w:r>
      <w:r w:rsidR="00771EB2" w:rsidRPr="0060392F">
        <w:t>убподрядчиков.</w:t>
      </w:r>
    </w:p>
    <w:bookmarkEnd w:id="0"/>
    <w:bookmarkEnd w:id="1"/>
    <w:bookmarkEnd w:id="2"/>
    <w:bookmarkEnd w:id="3"/>
    <w:bookmarkEnd w:id="4"/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Подрядчик обязан координировать работу всех </w:t>
      </w:r>
      <w:r w:rsidR="00CE73F8" w:rsidRPr="0060392F">
        <w:t>с</w:t>
      </w:r>
      <w:r w:rsidRPr="0060392F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0392F" w:rsidRDefault="005A4DB8" w:rsidP="005A4DB8">
      <w:pPr>
        <w:suppressAutoHyphens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При планирующемся привлечении для выполнения работ нескольких </w:t>
      </w:r>
      <w:r w:rsidR="00CE73F8" w:rsidRPr="0060392F">
        <w:t>с</w:t>
      </w:r>
      <w:r w:rsidRPr="0060392F">
        <w:t xml:space="preserve">убподрядчиков (поставщиков), </w:t>
      </w:r>
      <w:r w:rsidR="00CE73F8" w:rsidRPr="0060392F">
        <w:t>п</w:t>
      </w:r>
      <w:r w:rsidRPr="0060392F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A3F14" w:rsidRPr="0060392F" w:rsidRDefault="003A3F14" w:rsidP="00F269F3">
      <w:pPr>
        <w:suppressAutoHyphens/>
        <w:jc w:val="both"/>
      </w:pPr>
    </w:p>
    <w:p w:rsidR="00634A36" w:rsidRDefault="00634A36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77541F" w:rsidRDefault="0077541F" w:rsidP="00C9259B">
      <w:pPr>
        <w:suppressAutoHyphens/>
        <w:jc w:val="both"/>
        <w:rPr>
          <w:b/>
        </w:rPr>
      </w:pPr>
    </w:p>
    <w:p w:rsidR="00634A36" w:rsidRDefault="00634A36" w:rsidP="00C9259B">
      <w:pPr>
        <w:suppressAutoHyphens/>
        <w:jc w:val="both"/>
        <w:rPr>
          <w:b/>
        </w:rPr>
      </w:pPr>
    </w:p>
    <w:p w:rsidR="00634A36" w:rsidRDefault="00634A36" w:rsidP="00C9259B">
      <w:pPr>
        <w:suppressAutoHyphens/>
        <w:jc w:val="both"/>
        <w:rPr>
          <w:b/>
        </w:rPr>
      </w:pPr>
    </w:p>
    <w:p w:rsidR="00D03EF7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lastRenderedPageBreak/>
        <w:t>6</w:t>
      </w:r>
      <w:r w:rsidR="00690363" w:rsidRPr="0060392F">
        <w:rPr>
          <w:b/>
        </w:rPr>
        <w:t>. Запасные части и материалы.</w:t>
      </w:r>
    </w:p>
    <w:p w:rsidR="00C9259B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>1. Запасны</w:t>
      </w:r>
      <w:r w:rsidRPr="0060392F">
        <w:rPr>
          <w:b/>
        </w:rPr>
        <w:t>е части и материалы</w:t>
      </w:r>
      <w:r w:rsidR="00690363" w:rsidRPr="0060392F">
        <w:rPr>
          <w:b/>
        </w:rPr>
        <w:t>,</w:t>
      </w:r>
      <w:r w:rsidRPr="0060392F">
        <w:rPr>
          <w:b/>
        </w:rPr>
        <w:t xml:space="preserve"> поставляемые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з</w:t>
      </w:r>
      <w:r w:rsidR="00C9259B" w:rsidRPr="0060392F">
        <w:rPr>
          <w:b/>
        </w:rPr>
        <w:t>аказчиком</w:t>
      </w:r>
      <w:r w:rsidR="00B97A48" w:rsidRPr="00B97A48">
        <w:rPr>
          <w:b/>
        </w:rPr>
        <w:t xml:space="preserve"> </w:t>
      </w:r>
      <w:r w:rsidR="00B97A48">
        <w:rPr>
          <w:b/>
        </w:rPr>
        <w:t>в 2014 году</w:t>
      </w:r>
      <w:r w:rsidR="00C9259B" w:rsidRPr="0060392F">
        <w:rPr>
          <w:b/>
        </w:rPr>
        <w:t>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815"/>
        <w:gridCol w:w="4193"/>
        <w:gridCol w:w="1320"/>
        <w:gridCol w:w="1935"/>
      </w:tblGrid>
      <w:tr w:rsidR="00C9259B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№ п/п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Номенклатурный номер</w:t>
            </w:r>
          </w:p>
        </w:tc>
        <w:tc>
          <w:tcPr>
            <w:tcW w:w="4193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441010105010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Кран шаров. VEXVE Ру25 Ду80 серия 100 под приварку (100080)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2,000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2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441010105020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Кран шаров. VEXVE Ру25 Ду100 серия 100 под приварку (100100)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2,000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3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441010105090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Кран шаров. VEXVE Ру40 Ду50 серия 100 под приварку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5,000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4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441010105150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Кран </w:t>
            </w:r>
            <w:proofErr w:type="spellStart"/>
            <w:r w:rsidRPr="00C845C0">
              <w:rPr>
                <w:color w:val="000000"/>
              </w:rPr>
              <w:t>шаровый</w:t>
            </w:r>
            <w:proofErr w:type="spellEnd"/>
            <w:r w:rsidRPr="00C845C0">
              <w:rPr>
                <w:color w:val="000000"/>
              </w:rPr>
              <w:t xml:space="preserve"> VEXVE Ру40 Ду20 (100 020) под приварку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10,000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5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444010618000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proofErr w:type="spellStart"/>
            <w:r w:rsidRPr="00C845C0">
              <w:rPr>
                <w:color w:val="000000"/>
              </w:rPr>
              <w:t>клап.обрат.повор.п</w:t>
            </w:r>
            <w:proofErr w:type="spellEnd"/>
            <w:r w:rsidRPr="00C845C0">
              <w:rPr>
                <w:color w:val="000000"/>
              </w:rPr>
              <w:t>/сварк.Р-40(ПТ 44072) 19С47НЖ Д-400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6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445011218140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Задвижка </w:t>
            </w:r>
            <w:proofErr w:type="spellStart"/>
            <w:r w:rsidRPr="00C845C0">
              <w:rPr>
                <w:color w:val="000000"/>
              </w:rPr>
              <w:t>клин.с</w:t>
            </w:r>
            <w:proofErr w:type="spellEnd"/>
            <w:r w:rsidRPr="00C845C0">
              <w:rPr>
                <w:color w:val="000000"/>
              </w:rPr>
              <w:t xml:space="preserve"> </w:t>
            </w:r>
            <w:proofErr w:type="spellStart"/>
            <w:r w:rsidRPr="00C845C0">
              <w:rPr>
                <w:color w:val="000000"/>
              </w:rPr>
              <w:t>выд.шпин.фл</w:t>
            </w:r>
            <w:proofErr w:type="spellEnd"/>
            <w:r w:rsidRPr="00C845C0">
              <w:rPr>
                <w:color w:val="000000"/>
              </w:rPr>
              <w:t>. Р-25 30С 64НЖ Д-100 фланцы по ГОСТ 12821-80, исп.1, L-300, без отв. фланцев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7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445011218760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Задвижка клин. </w:t>
            </w:r>
            <w:proofErr w:type="spellStart"/>
            <w:r w:rsidRPr="00C845C0">
              <w:rPr>
                <w:color w:val="000000"/>
              </w:rPr>
              <w:t>выд.шпин.фланцевая</w:t>
            </w:r>
            <w:proofErr w:type="spellEnd"/>
            <w:r w:rsidRPr="00C845C0">
              <w:rPr>
                <w:color w:val="000000"/>
              </w:rPr>
              <w:t xml:space="preserve"> Р-25 30С 64НЖ Д-150 фланцы по ГОСТ 12821-80 исп.1, L-350, без отв. фланцев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8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445011225130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Задвижка </w:t>
            </w:r>
            <w:proofErr w:type="spellStart"/>
            <w:r w:rsidRPr="00C845C0">
              <w:rPr>
                <w:color w:val="000000"/>
              </w:rPr>
              <w:t>клин.с</w:t>
            </w:r>
            <w:proofErr w:type="spellEnd"/>
            <w:r w:rsidRPr="00C845C0">
              <w:rPr>
                <w:color w:val="000000"/>
              </w:rPr>
              <w:t xml:space="preserve"> </w:t>
            </w:r>
            <w:proofErr w:type="spellStart"/>
            <w:r w:rsidRPr="00C845C0">
              <w:rPr>
                <w:color w:val="000000"/>
              </w:rPr>
              <w:t>выд.шпин.фл</w:t>
            </w:r>
            <w:proofErr w:type="spellEnd"/>
            <w:r w:rsidRPr="00C845C0">
              <w:rPr>
                <w:color w:val="000000"/>
              </w:rPr>
              <w:t>. Р-25 30С 64НЖ Д-200 фланцы по ГОСТ 12821-80, исп.1, L-400, без отв. фланцев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9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445022816200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proofErr w:type="spellStart"/>
            <w:r w:rsidRPr="00C845C0">
              <w:rPr>
                <w:color w:val="000000"/>
              </w:rPr>
              <w:t>задвиж.клин.выд.шп.эл</w:t>
            </w:r>
            <w:proofErr w:type="spellEnd"/>
            <w:r w:rsidRPr="00C845C0">
              <w:rPr>
                <w:color w:val="000000"/>
              </w:rPr>
              <w:t>/пр.фл.Р-25. 30С 964НЖБ Д-300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445022818000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Задвижка клин.2-х </w:t>
            </w:r>
            <w:proofErr w:type="spellStart"/>
            <w:r w:rsidRPr="00C845C0">
              <w:rPr>
                <w:color w:val="000000"/>
              </w:rPr>
              <w:t>диск.выд.шп.эл</w:t>
            </w:r>
            <w:proofErr w:type="spellEnd"/>
            <w:r w:rsidRPr="00C845C0">
              <w:rPr>
                <w:color w:val="000000"/>
              </w:rPr>
              <w:t>/</w:t>
            </w:r>
            <w:proofErr w:type="spellStart"/>
            <w:r w:rsidRPr="00C845C0">
              <w:rPr>
                <w:color w:val="000000"/>
              </w:rPr>
              <w:t>пр.фл</w:t>
            </w:r>
            <w:proofErr w:type="spellEnd"/>
            <w:r w:rsidRPr="00C845C0">
              <w:rPr>
                <w:color w:val="000000"/>
              </w:rPr>
              <w:t>. Ру25 30С 964НЖ Ду400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11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445022818040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Задвижка </w:t>
            </w:r>
            <w:proofErr w:type="spellStart"/>
            <w:r w:rsidRPr="00C845C0">
              <w:rPr>
                <w:color w:val="000000"/>
              </w:rPr>
              <w:t>клин.с</w:t>
            </w:r>
            <w:proofErr w:type="spellEnd"/>
            <w:r w:rsidRPr="00C845C0">
              <w:rPr>
                <w:color w:val="000000"/>
              </w:rPr>
              <w:t xml:space="preserve"> </w:t>
            </w:r>
            <w:proofErr w:type="spellStart"/>
            <w:r w:rsidRPr="00C845C0">
              <w:rPr>
                <w:color w:val="000000"/>
              </w:rPr>
              <w:t>выд.шпин.фл</w:t>
            </w:r>
            <w:proofErr w:type="spellEnd"/>
            <w:r w:rsidRPr="00C845C0">
              <w:rPr>
                <w:color w:val="000000"/>
              </w:rPr>
              <w:t>. Р-25 30С 964НЖ Д-600 фланцы по ГОСТ 12821-80, исп.1, L-800, без отв. фла</w:t>
            </w:r>
            <w:r w:rsidRPr="00C845C0">
              <w:rPr>
                <w:color w:val="000000"/>
              </w:rPr>
              <w:t>н</w:t>
            </w:r>
            <w:r w:rsidRPr="00C845C0">
              <w:rPr>
                <w:color w:val="000000"/>
              </w:rPr>
              <w:t>цев, без электропривода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12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445022819030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Задвижка </w:t>
            </w:r>
            <w:proofErr w:type="spellStart"/>
            <w:r w:rsidRPr="00C845C0">
              <w:rPr>
                <w:color w:val="000000"/>
              </w:rPr>
              <w:t>клин.с</w:t>
            </w:r>
            <w:proofErr w:type="spellEnd"/>
            <w:r w:rsidRPr="00C845C0">
              <w:rPr>
                <w:color w:val="000000"/>
              </w:rPr>
              <w:t xml:space="preserve"> </w:t>
            </w:r>
            <w:proofErr w:type="spellStart"/>
            <w:r w:rsidRPr="00C845C0">
              <w:rPr>
                <w:color w:val="000000"/>
              </w:rPr>
              <w:t>выд.шпин.фл</w:t>
            </w:r>
            <w:proofErr w:type="spellEnd"/>
            <w:r w:rsidRPr="00C845C0">
              <w:rPr>
                <w:color w:val="000000"/>
              </w:rPr>
              <w:t>. Р-25 30С 964НЖ Ду500 фланцы по ГОСТ 12821-80, исп.1, L-700, без отв. фла</w:t>
            </w:r>
            <w:r w:rsidRPr="00C845C0">
              <w:rPr>
                <w:color w:val="000000"/>
              </w:rPr>
              <w:t>н</w:t>
            </w:r>
            <w:r w:rsidRPr="00C845C0">
              <w:rPr>
                <w:color w:val="000000"/>
              </w:rPr>
              <w:t>цев, без электропривода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13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461130102600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Обойма задвижки Ду-400/300 Ру25 АР-454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14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465020103010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Втулка резьбовая левая АР-316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2,000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15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465020103020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Втулка резьбовая правая АР-316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2,000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465040400040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Ребро направляющее АР-845 для з</w:t>
            </w:r>
            <w:r w:rsidRPr="00C845C0">
              <w:rPr>
                <w:color w:val="000000"/>
              </w:rPr>
              <w:t>а</w:t>
            </w:r>
            <w:r w:rsidRPr="00C845C0">
              <w:rPr>
                <w:color w:val="000000"/>
              </w:rPr>
              <w:t>движки Ду400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2,000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718110000000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 8110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12,000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 w:rsidRPr="00DE6AF7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718113000000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 8113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3,000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DE6AF7" w:rsidRDefault="00C845C0">
            <w:pPr>
              <w:rPr>
                <w:color w:val="000000"/>
              </w:rPr>
            </w:pPr>
            <w:r w:rsidRPr="00DE6AF7">
              <w:rPr>
                <w:color w:val="000000"/>
              </w:rPr>
              <w:t>718118000000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8118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12,000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453011002000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Pr="00C845C0">
              <w:rPr>
                <w:color w:val="000000"/>
              </w:rPr>
              <w:t>лап</w:t>
            </w:r>
            <w:proofErr w:type="spellEnd"/>
            <w:r w:rsidRPr="00C845C0">
              <w:rPr>
                <w:color w:val="000000"/>
              </w:rPr>
              <w:t>(вентиль)запорный Р-380 (37,3 Мпа) Д-10 588-10-0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5,000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453011402000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Pr="00C845C0">
              <w:rPr>
                <w:color w:val="000000"/>
              </w:rPr>
              <w:t>лап.запор.с</w:t>
            </w:r>
            <w:proofErr w:type="spellEnd"/>
            <w:r w:rsidRPr="00C845C0">
              <w:rPr>
                <w:color w:val="000000"/>
              </w:rPr>
              <w:t xml:space="preserve"> </w:t>
            </w:r>
            <w:proofErr w:type="spellStart"/>
            <w:r w:rsidRPr="00C845C0">
              <w:rPr>
                <w:color w:val="000000"/>
              </w:rPr>
              <w:t>рукоят.п</w:t>
            </w:r>
            <w:proofErr w:type="spellEnd"/>
            <w:r w:rsidRPr="00C845C0">
              <w:rPr>
                <w:color w:val="000000"/>
              </w:rPr>
              <w:t>/сварк.Д-10.Р-250 589-10-0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Pr="00DE6AF7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473480100200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Колесо рабочее левое Н06.34.31.00СБ насоса ЦН 1000-180-3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473480100300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 xml:space="preserve">Колесо рабочее правое Н06.34.32.00СБ </w:t>
            </w:r>
            <w:r w:rsidRPr="00C845C0">
              <w:rPr>
                <w:color w:val="000000"/>
              </w:rPr>
              <w:lastRenderedPageBreak/>
              <w:t>насоса ЦН 1000-180-3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lastRenderedPageBreak/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713160000000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 316 (6316)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6,000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714160000000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 416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6,000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479900000070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Втулка защитная насоса Д-14058 ч.Н2-63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4,000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713086313000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3086313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3,000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713120000000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 312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6,000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713130000000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313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4,000</w:t>
            </w:r>
          </w:p>
        </w:tc>
      </w:tr>
      <w:tr w:rsidR="00C845C0" w:rsidRPr="0060392F" w:rsidTr="00C845C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845C0" w:rsidRDefault="00C845C0" w:rsidP="00C25A4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713180000000</w:t>
            </w:r>
          </w:p>
        </w:tc>
        <w:tc>
          <w:tcPr>
            <w:tcW w:w="4193" w:type="dxa"/>
            <w:shd w:val="clear" w:color="auto" w:fill="auto"/>
            <w:noWrap/>
            <w:vAlign w:val="center"/>
          </w:tcPr>
          <w:p w:rsidR="00C845C0" w:rsidRPr="00C845C0" w:rsidRDefault="00C845C0">
            <w:pPr>
              <w:rPr>
                <w:color w:val="000000"/>
              </w:rPr>
            </w:pPr>
            <w:r w:rsidRPr="00C845C0">
              <w:rPr>
                <w:color w:val="000000"/>
              </w:rPr>
              <w:t>Подшипник  318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шт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845C0" w:rsidRPr="00C845C0" w:rsidRDefault="00C845C0" w:rsidP="00C845C0">
            <w:pPr>
              <w:jc w:val="center"/>
              <w:rPr>
                <w:color w:val="000000"/>
              </w:rPr>
            </w:pPr>
            <w:r w:rsidRPr="00C845C0">
              <w:rPr>
                <w:color w:val="000000"/>
              </w:rPr>
              <w:t>10,000</w:t>
            </w:r>
          </w:p>
        </w:tc>
      </w:tr>
    </w:tbl>
    <w:p w:rsidR="00C9259B" w:rsidRPr="0060392F" w:rsidRDefault="00C9259B" w:rsidP="00C9259B">
      <w:pPr>
        <w:suppressAutoHyphens/>
        <w:jc w:val="both"/>
      </w:pPr>
    </w:p>
    <w:p w:rsidR="00C9259B" w:rsidRDefault="00186105" w:rsidP="00C9259B">
      <w:pPr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 xml:space="preserve">2.Запасные части и материалы, поставку которых </w:t>
      </w:r>
      <w:r w:rsidR="007D79F7" w:rsidRPr="0060392F">
        <w:rPr>
          <w:b/>
        </w:rPr>
        <w:t xml:space="preserve">может </w:t>
      </w:r>
      <w:r w:rsidR="00C9259B" w:rsidRPr="0060392F">
        <w:rPr>
          <w:b/>
        </w:rPr>
        <w:t>производит</w:t>
      </w:r>
      <w:r w:rsidR="007D79F7" w:rsidRPr="0060392F">
        <w:rPr>
          <w:b/>
        </w:rPr>
        <w:t>ь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п</w:t>
      </w:r>
      <w:r w:rsidR="00C9259B" w:rsidRPr="0060392F">
        <w:rPr>
          <w:b/>
        </w:rPr>
        <w:t>одрядчик</w:t>
      </w:r>
      <w:r w:rsidR="007D79F7" w:rsidRPr="0060392F">
        <w:rPr>
          <w:b/>
        </w:rPr>
        <w:t xml:space="preserve"> по с</w:t>
      </w:r>
      <w:r w:rsidR="007D79F7" w:rsidRPr="0060392F">
        <w:rPr>
          <w:b/>
        </w:rPr>
        <w:t>о</w:t>
      </w:r>
      <w:r w:rsidR="007D79F7" w:rsidRPr="0060392F">
        <w:rPr>
          <w:b/>
        </w:rPr>
        <w:t xml:space="preserve">гласованию с </w:t>
      </w:r>
      <w:r w:rsidR="005A4DB8" w:rsidRPr="0060392F">
        <w:rPr>
          <w:b/>
        </w:rPr>
        <w:t>з</w:t>
      </w:r>
      <w:r w:rsidR="007D79F7" w:rsidRPr="0060392F">
        <w:rPr>
          <w:b/>
        </w:rPr>
        <w:t>аказчиком</w:t>
      </w:r>
      <w:r w:rsidR="00B97A48">
        <w:rPr>
          <w:b/>
        </w:rPr>
        <w:t xml:space="preserve"> в 2014 году</w:t>
      </w:r>
      <w:bookmarkStart w:id="5" w:name="_GoBack"/>
      <w:bookmarkEnd w:id="5"/>
      <w:r w:rsidR="00A05E29" w:rsidRPr="0060392F">
        <w:rPr>
          <w:b/>
        </w:rPr>
        <w:t>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A05E29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Ветошь  х/б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DE7974">
              <w:rPr>
                <w:lang w:eastAsia="en-US"/>
              </w:rPr>
              <w:t>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Круг </w:t>
            </w:r>
            <w:proofErr w:type="spellStart"/>
            <w:r>
              <w:t>зачистной</w:t>
            </w:r>
            <w:proofErr w:type="spellEnd"/>
            <w:r>
              <w:t xml:space="preserve"> ø230×6×22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Круг </w:t>
            </w:r>
            <w:proofErr w:type="spellStart"/>
            <w:r>
              <w:t>зачистной</w:t>
            </w:r>
            <w:proofErr w:type="spellEnd"/>
            <w:r>
              <w:t xml:space="preserve"> ø230×2,5×22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Pr="00DE7974">
              <w:rPr>
                <w:lang w:eastAsia="en-US"/>
              </w:rPr>
              <w:t>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Шкурка водостойкая №32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DE7974">
              <w:rPr>
                <w:lang w:eastAsia="en-US"/>
              </w:rPr>
              <w:t>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Аргон в/ч 40л.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8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Кислород 40л.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DE7974">
              <w:rPr>
                <w:lang w:eastAsia="en-US"/>
              </w:rPr>
              <w:t>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7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Пропан 50л/22кг.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8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Электроды ЭА-395/9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Электроды ЭА-395/9  ø4мм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</w:t>
            </w:r>
            <w:r>
              <w:rPr>
                <w:lang w:eastAsia="en-US"/>
              </w:rPr>
              <w:t>1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10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Электроды ТМУ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0,015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11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Электроды ТМЛ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0,015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Электроды ЦЛ-39  ø2,5мм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0,02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13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Круги отрезные ø125×1×22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DE7974">
              <w:rPr>
                <w:lang w:eastAsia="en-US"/>
              </w:rPr>
              <w:t>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14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Круги отрезные ø125×1,6×22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70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15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Круги отрезные ø125×2,5×22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16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Круги отрезные ø180×2,5×22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17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Круги отрезные ø230×2,5×22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70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18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Круги лепестковые КЛО 60 ×30×6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19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Круги шлифовальные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90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20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Шлиф. шкурка Н12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пм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21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Шлиф. шкурка бум. </w:t>
            </w:r>
            <w:proofErr w:type="spellStart"/>
            <w:r>
              <w:t>водост</w:t>
            </w:r>
            <w:proofErr w:type="spellEnd"/>
            <w:r>
              <w:t>. 230 ×280 М28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пм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22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Фольга центровочная от 0,1-4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23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Шнур теплостойкий ø5мм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24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Жидкий ключ </w:t>
            </w:r>
            <w:r>
              <w:rPr>
                <w:lang w:val="en-US"/>
              </w:rPr>
              <w:t>WD</w:t>
            </w:r>
            <w:r>
              <w:t>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DE7974">
              <w:rPr>
                <w:lang w:eastAsia="en-US"/>
              </w:rPr>
              <w:t>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25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Герметик силиконовый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proofErr w:type="spellStart"/>
            <w:r>
              <w:t>тюб</w:t>
            </w:r>
            <w:proofErr w:type="spellEnd"/>
            <w: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26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Керосин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27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Шнур лавсановый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м.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28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proofErr w:type="spellStart"/>
            <w:r>
              <w:t>Лакоткань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29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Резина листовая 4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30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Резина МБС эл. </w:t>
            </w:r>
            <w:proofErr w:type="spellStart"/>
            <w:r>
              <w:t>изоляц</w:t>
            </w:r>
            <w:proofErr w:type="spellEnd"/>
            <w:r>
              <w:t>. 5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31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Растворитель 646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32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proofErr w:type="spellStart"/>
            <w:r>
              <w:t>Эпималь</w:t>
            </w:r>
            <w:proofErr w:type="spellEnd"/>
            <w:r>
              <w:t xml:space="preserve"> 9111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33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Грунтовка ГФ-021 ГОСТ 25129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34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Антикоррозийный состав (Эмаль ПФ-115 ГОСТ 6465)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35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proofErr w:type="spellStart"/>
            <w:r>
              <w:t>Стеклотеклотекстолит</w:t>
            </w:r>
            <w:proofErr w:type="spellEnd"/>
            <w:r>
              <w:t xml:space="preserve"> СТЭФ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36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Лист медный М1 м 0,8х600х1500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6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37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Лента слюдяная ЛЭСП-934 </w:t>
            </w:r>
            <w:proofErr w:type="spellStart"/>
            <w:r>
              <w:t>ТПл</w:t>
            </w:r>
            <w:proofErr w:type="spellEnd"/>
            <w:r>
              <w:t xml:space="preserve"> 0,13х20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38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Стеклолента ЛЭСБ 0,1х25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м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39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Ст. миканит ГФС-ТТ-0,25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40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Припой </w:t>
            </w:r>
            <w:proofErr w:type="spellStart"/>
            <w:r>
              <w:t>Пт</w:t>
            </w:r>
            <w:proofErr w:type="spellEnd"/>
            <w:r>
              <w:t xml:space="preserve"> КР 8,0 ПОС 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41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Лак ФЛ98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42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Спирт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43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proofErr w:type="spellStart"/>
            <w:r>
              <w:t>Уайтспирит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44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Бензин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60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45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Ацетон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46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Клей 88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47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Герметик прокладка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proofErr w:type="spellStart"/>
            <w:r>
              <w:t>тюб</w:t>
            </w:r>
            <w:proofErr w:type="spellEnd"/>
            <w: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48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Изолента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49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Шнур вакуумный 12х12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50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Шнур вакуумный ø12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51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Шнур вакуумный ø10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25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52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Шнур шприцованный ø6, ø8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53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Герметик КЛСЕ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54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Пластина вакуумная 10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40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55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Эмаль для </w:t>
            </w:r>
            <w:proofErr w:type="spellStart"/>
            <w:r>
              <w:t>газоохладителей</w:t>
            </w:r>
            <w:proofErr w:type="spellEnd"/>
            <w:r>
              <w:t xml:space="preserve"> </w:t>
            </w:r>
            <w:proofErr w:type="spellStart"/>
            <w:r>
              <w:t>Темакаут</w:t>
            </w:r>
            <w:proofErr w:type="spellEnd"/>
            <w:r>
              <w:t xml:space="preserve"> </w:t>
            </w:r>
            <w:r>
              <w:rPr>
                <w:lang w:val="en-US"/>
              </w:rPr>
              <w:t>GF</w:t>
            </w:r>
            <w:r>
              <w:t xml:space="preserve"> Грунт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30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56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 xml:space="preserve">Прокладки на </w:t>
            </w:r>
            <w:proofErr w:type="spellStart"/>
            <w:r>
              <w:t>газоохладители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100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57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Прокладки на вывода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58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Сетка плетеная стальная одинарная («</w:t>
            </w:r>
            <w:proofErr w:type="spellStart"/>
            <w:r>
              <w:t>Рабица</w:t>
            </w:r>
            <w:proofErr w:type="spellEnd"/>
            <w:r>
              <w:t>»)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м²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802299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5B67CF" w:rsidRPr="00DE7974">
              <w:rPr>
                <w:lang w:eastAsia="en-US"/>
              </w:rPr>
              <w:t>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59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Сетка арматурная сварная кладочная 50×50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802299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60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Проволока стальная низкоуглеродистая разного назнач</w:t>
            </w:r>
            <w:r>
              <w:t>е</w:t>
            </w:r>
            <w:r>
              <w:t>ния черная 6.,-6,3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</w:t>
            </w:r>
            <w:r w:rsidR="00802299">
              <w:rPr>
                <w:lang w:eastAsia="en-US"/>
              </w:rPr>
              <w:t>05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61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Маты МТБ-43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м³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802299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5B67CF" w:rsidRPr="00DE7974">
              <w:rPr>
                <w:lang w:eastAsia="en-US"/>
              </w:rPr>
              <w:t>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62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Плита м/в ТЕХ БАТТС 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м³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802299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5B67CF" w:rsidRPr="00DE7974">
              <w:rPr>
                <w:lang w:eastAsia="en-US"/>
              </w:rPr>
              <w:t>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63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Проволока стальная низкоуглеродистая разного назнач</w:t>
            </w:r>
            <w:r>
              <w:t>е</w:t>
            </w:r>
            <w:r>
              <w:t>ния черная 1.2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802299" w:rsidP="005B67C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5B67CF" w:rsidRPr="00DE7974">
              <w:rPr>
                <w:lang w:eastAsia="en-US"/>
              </w:rPr>
              <w:t>,2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64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Гвозди строительные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0,004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65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pPr>
              <w:rPr>
                <w:lang w:eastAsia="en-US"/>
              </w:rPr>
            </w:pPr>
            <w:r>
              <w:t>Стеклоткань Т-11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  <w:rPr>
                <w:lang w:eastAsia="en-US"/>
              </w:rPr>
            </w:pPr>
            <w:r>
              <w:t>м²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500</w:t>
            </w:r>
          </w:p>
        </w:tc>
      </w:tr>
      <w:tr w:rsidR="005B67CF" w:rsidRPr="0060392F" w:rsidTr="005B67C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B67CF" w:rsidRPr="0060392F" w:rsidRDefault="00802299" w:rsidP="00C25A44">
            <w:pPr>
              <w:suppressAutoHyphens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66</w:t>
            </w:r>
          </w:p>
        </w:tc>
        <w:tc>
          <w:tcPr>
            <w:tcW w:w="6066" w:type="dxa"/>
            <w:shd w:val="clear" w:color="auto" w:fill="auto"/>
            <w:noWrap/>
          </w:tcPr>
          <w:p w:rsidR="005B67CF" w:rsidRDefault="005B67CF" w:rsidP="005B67CF">
            <w:r>
              <w:t>Уплотнительный материал «</w:t>
            </w:r>
            <w:proofErr w:type="spellStart"/>
            <w:r>
              <w:t>Клингерсил</w:t>
            </w:r>
            <w:proofErr w:type="spellEnd"/>
            <w:r>
              <w:t>» 1-4 мм.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5B67CF" w:rsidRDefault="005B67CF" w:rsidP="005B67CF">
            <w:pPr>
              <w:jc w:val="center"/>
            </w:pPr>
            <w:r>
              <w:t>кг.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B67CF" w:rsidRPr="00DE7974" w:rsidRDefault="005B67CF" w:rsidP="005B67CF">
            <w:pPr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50</w:t>
            </w:r>
          </w:p>
        </w:tc>
      </w:tr>
    </w:tbl>
    <w:p w:rsidR="00A05E29" w:rsidRPr="0060392F" w:rsidRDefault="00A05E29" w:rsidP="00F67916">
      <w:pPr>
        <w:pStyle w:val="a9"/>
        <w:tabs>
          <w:tab w:val="clear" w:pos="4677"/>
          <w:tab w:val="clear" w:pos="9355"/>
        </w:tabs>
        <w:jc w:val="both"/>
        <w:rPr>
          <w:i/>
          <w:color w:val="FF0000"/>
        </w:rPr>
      </w:pPr>
    </w:p>
    <w:p w:rsidR="00C9259B" w:rsidRPr="0060392F" w:rsidRDefault="006C6F28" w:rsidP="00A05E29">
      <w:pPr>
        <w:ind w:firstLine="708"/>
        <w:jc w:val="both"/>
      </w:pPr>
      <w:r w:rsidRPr="0060392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60392F">
        <w:t xml:space="preserve"> Подрядчик должен указывать в сметной док</w:t>
      </w:r>
      <w:r w:rsidR="00C9259B" w:rsidRPr="0060392F">
        <w:t>у</w:t>
      </w:r>
      <w:r w:rsidR="00C9259B" w:rsidRPr="0060392F">
        <w:t>ментации отдельной строкой общую планируемую стоимость материалов, а так же при оформл</w:t>
      </w:r>
      <w:r w:rsidR="00C9259B" w:rsidRPr="0060392F">
        <w:t>е</w:t>
      </w:r>
      <w:r w:rsidR="00C9259B" w:rsidRPr="0060392F">
        <w:t>нии документов о выполненных работах (актов, форм КС-2, КС-3 и т.п.) должна быть указана их фактическая стоимость (без НДС).</w:t>
      </w:r>
    </w:p>
    <w:p w:rsidR="00020F99" w:rsidRPr="0060392F" w:rsidRDefault="00020F99" w:rsidP="00020F99">
      <w:pPr>
        <w:ind w:firstLine="708"/>
        <w:jc w:val="both"/>
      </w:pPr>
      <w:r w:rsidRPr="0060392F">
        <w:t>Объёмы поставки и номенклатура запасных частей и материалов, поставляемых заказч</w:t>
      </w:r>
      <w:r w:rsidRPr="0060392F">
        <w:t>и</w:t>
      </w:r>
      <w:r w:rsidRPr="0060392F">
        <w:t xml:space="preserve">ком и подрядчиком в 2015-2018 годах, уточняются не позднее, чем за </w:t>
      </w:r>
      <w:r w:rsidR="00CC2C43" w:rsidRPr="0060392F">
        <w:t>3</w:t>
      </w:r>
      <w:r w:rsidRPr="0060392F">
        <w:t xml:space="preserve"> месяца до начала план</w:t>
      </w:r>
      <w:r w:rsidRPr="0060392F">
        <w:t>и</w:t>
      </w:r>
      <w:r w:rsidRPr="0060392F">
        <w:t>руемого года.</w:t>
      </w:r>
    </w:p>
    <w:p w:rsidR="003E2272" w:rsidRPr="0060392F" w:rsidRDefault="003E2272" w:rsidP="006C6F28">
      <w:pPr>
        <w:jc w:val="both"/>
      </w:pPr>
    </w:p>
    <w:p w:rsidR="003E2272" w:rsidRPr="0060392F" w:rsidRDefault="002D10A6" w:rsidP="006C6F28">
      <w:pPr>
        <w:jc w:val="both"/>
        <w:rPr>
          <w:b/>
        </w:rPr>
      </w:pPr>
      <w:r w:rsidRPr="0060392F">
        <w:rPr>
          <w:b/>
        </w:rPr>
        <w:t>6.</w:t>
      </w:r>
      <w:r w:rsidR="00690363" w:rsidRPr="0060392F">
        <w:rPr>
          <w:b/>
        </w:rPr>
        <w:t>3.Требования к ТМЦ.</w:t>
      </w:r>
    </w:p>
    <w:p w:rsidR="006C6F28" w:rsidRPr="0060392F" w:rsidRDefault="00C9259B" w:rsidP="006C6F28">
      <w:pPr>
        <w:jc w:val="both"/>
      </w:pPr>
      <w:r w:rsidRPr="0060392F">
        <w:rPr>
          <w:szCs w:val="20"/>
        </w:rPr>
        <w:t>-</w:t>
      </w:r>
      <w:r w:rsidR="006C6F28" w:rsidRPr="0060392F">
        <w:rPr>
          <w:szCs w:val="20"/>
        </w:rPr>
        <w:t xml:space="preserve"> </w:t>
      </w:r>
      <w:r w:rsidR="006C6F28" w:rsidRPr="0060392F">
        <w:t>Материалы и оборудование подрядчиком должны закупаться у производителей или их офиц</w:t>
      </w:r>
      <w:r w:rsidR="006C6F28" w:rsidRPr="0060392F">
        <w:t>и</w:t>
      </w:r>
      <w:r w:rsidR="006C6F28" w:rsidRPr="0060392F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254828" w:rsidRPr="0060392F" w:rsidRDefault="00C9259B" w:rsidP="006C6F28">
      <w:pPr>
        <w:jc w:val="both"/>
      </w:pPr>
      <w:r w:rsidRPr="0060392F">
        <w:t xml:space="preserve">- </w:t>
      </w:r>
      <w:r w:rsidR="006C6F28" w:rsidRPr="0060392F">
        <w:t xml:space="preserve">Подрядчик совместно с </w:t>
      </w:r>
      <w:r w:rsidR="005A4DB8" w:rsidRPr="0060392F">
        <w:t>з</w:t>
      </w:r>
      <w:r w:rsidR="006C6F28" w:rsidRPr="0060392F">
        <w:t>аказчиком обеспечивает входной контроль поставляемых материалов и запасных частей.</w:t>
      </w:r>
    </w:p>
    <w:p w:rsidR="006C6F28" w:rsidRPr="0060392F" w:rsidRDefault="00C9259B" w:rsidP="00C9259B">
      <w:pPr>
        <w:jc w:val="both"/>
      </w:pPr>
      <w:r w:rsidRPr="0060392F">
        <w:t xml:space="preserve">- </w:t>
      </w:r>
      <w:r w:rsidR="006C6F28" w:rsidRPr="0060392F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C5C7B" w:rsidRDefault="005C5C7B" w:rsidP="00F269F3">
      <w:pPr>
        <w:suppressAutoHyphens/>
        <w:jc w:val="both"/>
      </w:pPr>
    </w:p>
    <w:p w:rsidR="00D03EF7" w:rsidRDefault="00D03EF7" w:rsidP="00F269F3">
      <w:pPr>
        <w:suppressAutoHyphens/>
        <w:jc w:val="both"/>
      </w:pPr>
    </w:p>
    <w:p w:rsidR="00D03EF7" w:rsidRDefault="00D03EF7" w:rsidP="00F269F3">
      <w:pPr>
        <w:suppressAutoHyphens/>
        <w:jc w:val="both"/>
      </w:pPr>
    </w:p>
    <w:p w:rsidR="00D03EF7" w:rsidRPr="0060392F" w:rsidRDefault="00D03EF7" w:rsidP="00F269F3">
      <w:pPr>
        <w:suppressAutoHyphens/>
        <w:jc w:val="both"/>
      </w:pPr>
    </w:p>
    <w:p w:rsidR="006773D2" w:rsidRPr="0060392F" w:rsidRDefault="002D10A6" w:rsidP="00F269F3">
      <w:pPr>
        <w:suppressAutoHyphens/>
        <w:jc w:val="both"/>
        <w:rPr>
          <w:b/>
        </w:rPr>
      </w:pPr>
      <w:r w:rsidRPr="0060392F">
        <w:rPr>
          <w:b/>
        </w:rPr>
        <w:t>7</w:t>
      </w:r>
      <w:r w:rsidR="00CF4100" w:rsidRPr="0060392F">
        <w:rPr>
          <w:b/>
        </w:rPr>
        <w:t xml:space="preserve">. </w:t>
      </w:r>
      <w:r w:rsidR="00A05E29" w:rsidRPr="0060392F">
        <w:rPr>
          <w:b/>
        </w:rPr>
        <w:t xml:space="preserve">Для выполнения работ </w:t>
      </w:r>
      <w:r w:rsidR="005A4DB8" w:rsidRPr="0060392F">
        <w:rPr>
          <w:b/>
        </w:rPr>
        <w:t>п</w:t>
      </w:r>
      <w:r w:rsidR="00A05E29" w:rsidRPr="0060392F">
        <w:rPr>
          <w:b/>
        </w:rPr>
        <w:t xml:space="preserve">одрядчиком </w:t>
      </w:r>
      <w:r w:rsidR="005A4DB8" w:rsidRPr="0060392F">
        <w:rPr>
          <w:b/>
        </w:rPr>
        <w:t>з</w:t>
      </w:r>
      <w:r w:rsidR="00C40B81" w:rsidRPr="0060392F">
        <w:rPr>
          <w:b/>
        </w:rPr>
        <w:t>аказчик обеспечивает:</w:t>
      </w:r>
    </w:p>
    <w:p w:rsidR="00C40B81" w:rsidRPr="00340033" w:rsidRDefault="00C40B81" w:rsidP="00C40B81">
      <w:pPr>
        <w:jc w:val="both"/>
      </w:pPr>
      <w:r w:rsidRPr="00340033">
        <w:t xml:space="preserve">-  энергоснабжение ремонтных работ, выполняемых </w:t>
      </w:r>
      <w:r w:rsidR="005A4DB8" w:rsidRPr="00340033">
        <w:t>п</w:t>
      </w:r>
      <w:r w:rsidRPr="00340033">
        <w:t>одрядчиком;</w:t>
      </w:r>
    </w:p>
    <w:p w:rsidR="00C40B81" w:rsidRPr="00340033" w:rsidRDefault="00C40B81" w:rsidP="00C40B81">
      <w:pPr>
        <w:jc w:val="both"/>
      </w:pPr>
      <w:r w:rsidRPr="00340033">
        <w:t>- подключение электроприводов механизмов и инструмента, средств электросварки и термообр</w:t>
      </w:r>
      <w:r w:rsidRPr="00340033">
        <w:t>а</w:t>
      </w:r>
      <w:r w:rsidRPr="00340033">
        <w:t xml:space="preserve">ботки </w:t>
      </w:r>
      <w:r w:rsidR="005A4DB8" w:rsidRPr="00340033">
        <w:t>п</w:t>
      </w:r>
      <w:r w:rsidRPr="00340033">
        <w:t xml:space="preserve">одрядчика к </w:t>
      </w:r>
      <w:proofErr w:type="spellStart"/>
      <w:r w:rsidRPr="00340033">
        <w:t>электросборкам</w:t>
      </w:r>
      <w:proofErr w:type="spellEnd"/>
      <w:r w:rsidRPr="00340033">
        <w:t xml:space="preserve"> в сроки, согласно графику ремонта, если их конструкции требуют для этих целей специального персонала;</w:t>
      </w:r>
    </w:p>
    <w:p w:rsidR="00C40B81" w:rsidRPr="00340033" w:rsidRDefault="00C40B81" w:rsidP="00C40B81">
      <w:pPr>
        <w:jc w:val="both"/>
      </w:pPr>
      <w:r w:rsidRPr="00340033">
        <w:t xml:space="preserve">- допуск персонала </w:t>
      </w:r>
      <w:r w:rsidR="005A4DB8" w:rsidRPr="00340033">
        <w:t>п</w:t>
      </w:r>
      <w:r w:rsidRPr="00340033">
        <w:t>одрядчика на рабочие места в течение всего срока выполнения ремонтных работ;</w:t>
      </w:r>
    </w:p>
    <w:p w:rsidR="00C40B81" w:rsidRPr="00340033" w:rsidRDefault="00C40B81" w:rsidP="00C40B81">
      <w:pPr>
        <w:jc w:val="both"/>
      </w:pPr>
      <w:r w:rsidRPr="00340033">
        <w:t xml:space="preserve">- обеспечение ремонтных работ, выполняемых </w:t>
      </w:r>
      <w:r w:rsidR="005A4DB8" w:rsidRPr="00340033">
        <w:t>п</w:t>
      </w:r>
      <w:r w:rsidRPr="00340033">
        <w:t>одрядчиком, сжатым воздухом, техниче</w:t>
      </w:r>
      <w:r w:rsidR="00093327" w:rsidRPr="00340033">
        <w:t>с</w:t>
      </w:r>
      <w:r w:rsidRPr="00340033">
        <w:t>кими газами</w:t>
      </w:r>
      <w:r w:rsidR="00CF405A" w:rsidRPr="00340033">
        <w:t xml:space="preserve">, </w:t>
      </w:r>
      <w:r w:rsidRPr="00340033">
        <w:t xml:space="preserve">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5A4DB8" w:rsidRPr="00340033">
        <w:t>п</w:t>
      </w:r>
      <w:r w:rsidRPr="00340033">
        <w:t>одрядчика и графиком ремонта;</w:t>
      </w:r>
    </w:p>
    <w:p w:rsidR="00C40B81" w:rsidRPr="00340033" w:rsidRDefault="00C40B81" w:rsidP="00C40B81">
      <w:pPr>
        <w:jc w:val="both"/>
      </w:pPr>
      <w:r w:rsidRPr="00340033">
        <w:t xml:space="preserve">- </w:t>
      </w:r>
      <w:r w:rsidR="00CF405A" w:rsidRPr="00340033">
        <w:t>штатными топочными</w:t>
      </w:r>
      <w:r w:rsidRPr="00340033">
        <w:t xml:space="preserve"> лес</w:t>
      </w:r>
      <w:r w:rsidR="00CF405A" w:rsidRPr="00340033">
        <w:t>ами, необходимыми</w:t>
      </w:r>
      <w:r w:rsidRPr="00340033">
        <w:t xml:space="preserve"> для </w:t>
      </w:r>
      <w:r w:rsidR="00751ECD" w:rsidRPr="00340033">
        <w:t xml:space="preserve">производства работ </w:t>
      </w:r>
      <w:r w:rsidR="005A4DB8" w:rsidRPr="00340033">
        <w:t>п</w:t>
      </w:r>
      <w:r w:rsidR="00751ECD" w:rsidRPr="00340033">
        <w:t>одрядчиком;</w:t>
      </w:r>
    </w:p>
    <w:p w:rsidR="00A31DEE" w:rsidRPr="00340033" w:rsidRDefault="00A31DEE" w:rsidP="00A31DEE">
      <w:pPr>
        <w:jc w:val="both"/>
      </w:pPr>
      <w:r w:rsidRPr="00340033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C40B81" w:rsidRPr="00340033" w:rsidRDefault="00C40B81" w:rsidP="00C40B81">
      <w:pPr>
        <w:jc w:val="both"/>
      </w:pPr>
      <w:r w:rsidRPr="00340033">
        <w:t xml:space="preserve">- </w:t>
      </w:r>
      <w:r w:rsidR="00CF405A" w:rsidRPr="00340033">
        <w:t>документами на</w:t>
      </w:r>
      <w:r w:rsidRPr="00340033">
        <w:t xml:space="preserve"> ранее выполненн</w:t>
      </w:r>
      <w:r w:rsidR="00CF405A" w:rsidRPr="00340033">
        <w:t>ые ремонты оборудования</w:t>
      </w:r>
      <w:r w:rsidRPr="00340033">
        <w:t>, данн</w:t>
      </w:r>
      <w:r w:rsidR="00CF405A" w:rsidRPr="00340033">
        <w:t>ыми</w:t>
      </w:r>
      <w:r w:rsidRPr="00340033">
        <w:t xml:space="preserve"> о его техническом сост</w:t>
      </w:r>
      <w:r w:rsidRPr="00340033">
        <w:t>о</w:t>
      </w:r>
      <w:r w:rsidRPr="00340033">
        <w:t>янии и об отказах п</w:t>
      </w:r>
      <w:r w:rsidR="00751ECD" w:rsidRPr="00340033">
        <w:t>ри эксплуатации объекта ремонта.</w:t>
      </w:r>
    </w:p>
    <w:p w:rsidR="00DD7469" w:rsidRPr="0060392F" w:rsidRDefault="00DD7469" w:rsidP="00F269F3">
      <w:pPr>
        <w:suppressAutoHyphens/>
        <w:jc w:val="both"/>
      </w:pPr>
    </w:p>
    <w:p w:rsidR="00340033" w:rsidRDefault="00802299" w:rsidP="00340033">
      <w:pPr>
        <w:jc w:val="both"/>
      </w:pPr>
      <w:r w:rsidRPr="00F57D25">
        <w:t>Приложение: Приложение №1 на 5</w:t>
      </w:r>
      <w:r w:rsidR="00340033" w:rsidRPr="00F57D25">
        <w:t xml:space="preserve">л. в 1экз.;  </w:t>
      </w:r>
      <w:r w:rsidR="00F57D25" w:rsidRPr="00F57D25">
        <w:t>Приложение №2 на 7</w:t>
      </w:r>
      <w:r w:rsidR="00340033" w:rsidRPr="00F57D25">
        <w:t xml:space="preserve">л. в 1экз.; </w:t>
      </w:r>
      <w:r w:rsidR="00F57D25" w:rsidRPr="00F57D25">
        <w:t>Приложение №3 на 4</w:t>
      </w:r>
      <w:r w:rsidR="00340033" w:rsidRPr="00F57D25">
        <w:t xml:space="preserve">л. в 1экз.; </w:t>
      </w:r>
      <w:r w:rsidR="00340033" w:rsidRPr="00DF4B3E">
        <w:t>Приложение №4 на</w:t>
      </w:r>
      <w:r w:rsidR="00DF4B3E" w:rsidRPr="00DF4B3E">
        <w:t xml:space="preserve"> 3</w:t>
      </w:r>
      <w:r w:rsidR="00F57D25" w:rsidRPr="00DF4B3E">
        <w:t xml:space="preserve">л. в 1экз.; </w:t>
      </w:r>
      <w:r w:rsidR="00DF4B3E">
        <w:t xml:space="preserve"> </w:t>
      </w:r>
      <w:r w:rsidR="00F57D25" w:rsidRPr="00F57D25">
        <w:t>Приложение №5 на 11</w:t>
      </w:r>
      <w:r w:rsidR="00340033" w:rsidRPr="00F57D25">
        <w:t xml:space="preserve">л. в 1экз.; </w:t>
      </w:r>
      <w:r w:rsidR="00F57D25" w:rsidRPr="00F57D25">
        <w:t>Приложение №6 на 3</w:t>
      </w:r>
      <w:r w:rsidR="00340033" w:rsidRPr="00F57D25">
        <w:t>л. в 1экз.;</w:t>
      </w:r>
      <w:r w:rsidR="00F57D25" w:rsidRPr="00F57D25">
        <w:t xml:space="preserve"> Приложение №7 на 1</w:t>
      </w:r>
      <w:r w:rsidR="00340033" w:rsidRPr="00F57D25">
        <w:t xml:space="preserve">л. в 1экз.; </w:t>
      </w:r>
      <w:r w:rsidR="00F57D25" w:rsidRPr="00F57D25">
        <w:t>Приложение №8 на 5</w:t>
      </w:r>
      <w:r w:rsidR="00340033" w:rsidRPr="00F57D25">
        <w:t xml:space="preserve">л. в 1экз.; </w:t>
      </w:r>
      <w:r w:rsidR="00F57D25" w:rsidRPr="00F57D25">
        <w:t>Приложение №9 на 3</w:t>
      </w:r>
      <w:r w:rsidR="00340033" w:rsidRPr="00F57D25">
        <w:t xml:space="preserve">л. в 1экз.; Приложение №10 на 1л. в 1экз.; </w:t>
      </w:r>
      <w:r w:rsidR="00DF4B3E">
        <w:t xml:space="preserve"> </w:t>
      </w:r>
      <w:r w:rsidR="00F57D25">
        <w:t>Приложение №11 на 1л. в 1экз.</w:t>
      </w:r>
    </w:p>
    <w:p w:rsidR="00340033" w:rsidRDefault="00340033" w:rsidP="00340033"/>
    <w:p w:rsidR="00340033" w:rsidRPr="00E268A4" w:rsidRDefault="00340033" w:rsidP="00340033">
      <w:r w:rsidRPr="00E268A4">
        <w:t xml:space="preserve">Директор Первомайской ТЭЦ-14 </w:t>
      </w:r>
    </w:p>
    <w:p w:rsidR="00340033" w:rsidRPr="00E268A4" w:rsidRDefault="00340033" w:rsidP="00340033">
      <w:r w:rsidRPr="00E268A4">
        <w:t xml:space="preserve">филиала «Невский» ОАО «ТГК-1».      </w:t>
      </w:r>
      <w:r>
        <w:tab/>
      </w:r>
      <w:r>
        <w:tab/>
      </w:r>
      <w:r>
        <w:tab/>
      </w:r>
      <w:r w:rsidRPr="00E268A4">
        <w:t>____________</w:t>
      </w:r>
      <w:r>
        <w:t>_</w:t>
      </w:r>
      <w:r w:rsidRPr="00E268A4">
        <w:t>Мирошниченко С.А.</w:t>
      </w:r>
    </w:p>
    <w:p w:rsidR="00340033" w:rsidRPr="00D8188A" w:rsidRDefault="00340033" w:rsidP="00340033">
      <w:pPr>
        <w:rPr>
          <w:i/>
          <w:color w:val="FF0000"/>
        </w:rPr>
      </w:pPr>
      <w:r w:rsidRPr="00E268A4">
        <w:rPr>
          <w:i/>
        </w:rPr>
        <w:tab/>
      </w:r>
      <w:r w:rsidRPr="00E268A4">
        <w:rPr>
          <w:i/>
        </w:rPr>
        <w:tab/>
      </w:r>
    </w:p>
    <w:p w:rsidR="00340033" w:rsidRPr="00E268A4" w:rsidRDefault="00340033" w:rsidP="00340033">
      <w:r w:rsidRPr="00E268A4">
        <w:t>Главный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 Столяров Ю.В</w:t>
      </w:r>
      <w:r w:rsidRPr="00E268A4">
        <w:t>.</w:t>
      </w:r>
    </w:p>
    <w:p w:rsidR="00340033" w:rsidRDefault="00340033" w:rsidP="00340033"/>
    <w:p w:rsidR="00340033" w:rsidRDefault="00340033" w:rsidP="00340033">
      <w:r>
        <w:t>Начальник КТЦ                                                                    _____________Антонов В.В.</w:t>
      </w:r>
    </w:p>
    <w:p w:rsidR="00340033" w:rsidRDefault="00340033" w:rsidP="00340033"/>
    <w:p w:rsidR="00340033" w:rsidRDefault="00340033" w:rsidP="00340033">
      <w:r>
        <w:t>Начальник ЭЦ                                                                     ______________Лугин Д.С.</w:t>
      </w:r>
    </w:p>
    <w:p w:rsidR="00340033" w:rsidRDefault="00340033" w:rsidP="00340033"/>
    <w:p w:rsidR="00340033" w:rsidRDefault="00340033" w:rsidP="00340033">
      <w:r>
        <w:t>Начальник ХЦ                                                                     ______________Козлова И.В.</w:t>
      </w:r>
    </w:p>
    <w:p w:rsidR="00340033" w:rsidRDefault="00340033" w:rsidP="00340033"/>
    <w:p w:rsidR="00340033" w:rsidRDefault="00340033" w:rsidP="00340033">
      <w:r>
        <w:t>Начальник ТУ                                                                     ______________ Яковлев Д.Ю.</w:t>
      </w:r>
    </w:p>
    <w:p w:rsidR="00340033" w:rsidRPr="00E268A4" w:rsidRDefault="00340033" w:rsidP="00340033"/>
    <w:p w:rsidR="00340033" w:rsidRDefault="00340033" w:rsidP="00340033">
      <w:r w:rsidRPr="00E268A4">
        <w:t>Начальник ОППР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68A4">
        <w:t>___________</w:t>
      </w:r>
      <w:r>
        <w:t>__  Иванов</w:t>
      </w:r>
      <w:r w:rsidRPr="00E268A4">
        <w:t xml:space="preserve"> Е.В.</w:t>
      </w:r>
    </w:p>
    <w:p w:rsidR="00DE6AF7" w:rsidRDefault="00DE6AF7" w:rsidP="00340033">
      <w:pPr>
        <w:suppressAutoHyphens/>
        <w:jc w:val="both"/>
      </w:pPr>
    </w:p>
    <w:p w:rsidR="00634A36" w:rsidRDefault="00634A36" w:rsidP="00340033">
      <w:pPr>
        <w:suppressAutoHyphens/>
        <w:jc w:val="both"/>
      </w:pPr>
    </w:p>
    <w:p w:rsidR="00634A36" w:rsidRDefault="00634A36" w:rsidP="00340033">
      <w:pPr>
        <w:suppressAutoHyphens/>
        <w:jc w:val="both"/>
      </w:pPr>
    </w:p>
    <w:p w:rsidR="00634A36" w:rsidRDefault="00634A36" w:rsidP="00340033">
      <w:pPr>
        <w:suppressAutoHyphens/>
        <w:jc w:val="both"/>
      </w:pPr>
    </w:p>
    <w:p w:rsidR="00634A36" w:rsidRDefault="00634A36" w:rsidP="00340033">
      <w:pPr>
        <w:suppressAutoHyphens/>
        <w:jc w:val="both"/>
      </w:pPr>
    </w:p>
    <w:p w:rsidR="00634A36" w:rsidRDefault="00634A36" w:rsidP="00340033">
      <w:pPr>
        <w:suppressAutoHyphens/>
        <w:jc w:val="both"/>
      </w:pPr>
    </w:p>
    <w:p w:rsidR="00340033" w:rsidRPr="00032789" w:rsidRDefault="00340033" w:rsidP="00340033">
      <w:pPr>
        <w:suppressAutoHyphens/>
        <w:jc w:val="both"/>
      </w:pPr>
      <w:r w:rsidRPr="00032789">
        <w:t>Техническое задание согласовано:</w:t>
      </w:r>
    </w:p>
    <w:tbl>
      <w:tblPr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579"/>
        <w:gridCol w:w="2577"/>
        <w:gridCol w:w="2559"/>
        <w:gridCol w:w="2564"/>
      </w:tblGrid>
      <w:tr w:rsidR="00340033" w:rsidRPr="002F589F" w:rsidTr="005B67CF"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 xml:space="preserve">Согласующий </w:t>
            </w:r>
            <w:r w:rsidRPr="002F589F">
              <w:rPr>
                <w:rFonts w:eastAsia="Calibri"/>
              </w:rPr>
              <w:t>орган</w:t>
            </w:r>
            <w:r w:rsidRPr="002F589F">
              <w:rPr>
                <w:rFonts w:eastAsia="Calibri"/>
                <w:sz w:val="22"/>
                <w:szCs w:val="22"/>
              </w:rPr>
              <w:t xml:space="preserve"> </w:t>
            </w:r>
            <w:r w:rsidRPr="002F589F">
              <w:rPr>
                <w:rFonts w:eastAsia="Calibri"/>
              </w:rPr>
              <w:t>Управления «ТГК -1»</w:t>
            </w:r>
          </w:p>
        </w:tc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 xml:space="preserve">Дата </w:t>
            </w:r>
          </w:p>
          <w:p w:rsidR="00340033" w:rsidRPr="002F589F" w:rsidRDefault="00340033" w:rsidP="005B67CF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>согласования</w:t>
            </w:r>
          </w:p>
        </w:tc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>Ф.И.О.</w:t>
            </w:r>
          </w:p>
        </w:tc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jc w:val="both"/>
              <w:rPr>
                <w:rFonts w:eastAsia="Calibri"/>
              </w:rPr>
            </w:pPr>
            <w:r w:rsidRPr="002F589F">
              <w:rPr>
                <w:rFonts w:eastAsia="Calibri"/>
              </w:rPr>
              <w:t>Подпись</w:t>
            </w:r>
          </w:p>
          <w:p w:rsidR="00340033" w:rsidRPr="002F589F" w:rsidRDefault="00340033" w:rsidP="005B67CF">
            <w:pPr>
              <w:suppressAutoHyphens/>
              <w:jc w:val="both"/>
              <w:rPr>
                <w:rFonts w:eastAsia="Calibri"/>
              </w:rPr>
            </w:pPr>
          </w:p>
        </w:tc>
      </w:tr>
      <w:tr w:rsidR="00340033" w:rsidRPr="002F589F" w:rsidTr="005B67CF"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jc w:val="both"/>
              <w:rPr>
                <w:rFonts w:ascii="Calibri" w:eastAsia="Calibri" w:hAnsi="Calibri"/>
              </w:rPr>
            </w:pPr>
          </w:p>
          <w:p w:rsidR="00340033" w:rsidRPr="002F589F" w:rsidRDefault="00340033" w:rsidP="005B67CF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2606" w:type="dxa"/>
            <w:shd w:val="clear" w:color="auto" w:fill="auto"/>
          </w:tcPr>
          <w:p w:rsidR="00340033" w:rsidRPr="002F589F" w:rsidRDefault="00340033" w:rsidP="005B67CF">
            <w:pPr>
              <w:suppressAutoHyphens/>
              <w:jc w:val="both"/>
              <w:rPr>
                <w:rFonts w:ascii="Calibri" w:eastAsia="Calibri" w:hAnsi="Calibri"/>
              </w:rPr>
            </w:pPr>
          </w:p>
        </w:tc>
      </w:tr>
    </w:tbl>
    <w:p w:rsidR="0069319C" w:rsidRPr="00D03EF7" w:rsidRDefault="0069319C" w:rsidP="00D03EF7">
      <w:pPr>
        <w:sectPr w:rsidR="0069319C" w:rsidRPr="00D03EF7" w:rsidSect="00CA720C">
          <w:footerReference w:type="default" r:id="rId9"/>
          <w:pgSz w:w="11906" w:h="16838"/>
          <w:pgMar w:top="567" w:right="851" w:bottom="1135" w:left="992" w:header="0" w:footer="567" w:gutter="0"/>
          <w:cols w:space="708"/>
          <w:docGrid w:linePitch="360"/>
        </w:sectPr>
      </w:pPr>
    </w:p>
    <w:p w:rsidR="0013509C" w:rsidRPr="009D4EB1" w:rsidRDefault="0013509C" w:rsidP="00D03EF7">
      <w:pPr>
        <w:pStyle w:val="21"/>
        <w:tabs>
          <w:tab w:val="left" w:pos="8505"/>
        </w:tabs>
        <w:ind w:left="0"/>
        <w:jc w:val="both"/>
        <w:rPr>
          <w:b w:val="0"/>
        </w:rPr>
      </w:pPr>
    </w:p>
    <w:sectPr w:rsidR="0013509C" w:rsidRPr="009D4EB1" w:rsidSect="00391A7F">
      <w:footerReference w:type="default" r:id="rId10"/>
      <w:pgSz w:w="11906" w:h="16838" w:code="9"/>
      <w:pgMar w:top="1134" w:right="851" w:bottom="851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22F" w:rsidRDefault="0079522F">
      <w:r>
        <w:separator/>
      </w:r>
    </w:p>
  </w:endnote>
  <w:endnote w:type="continuationSeparator" w:id="0">
    <w:p w:rsidR="0079522F" w:rsidRDefault="0079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652483"/>
      <w:docPartObj>
        <w:docPartGallery w:val="Page Numbers (Bottom of Page)"/>
        <w:docPartUnique/>
      </w:docPartObj>
    </w:sdtPr>
    <w:sdtEndPr/>
    <w:sdtContent>
      <w:p w:rsidR="005B67CF" w:rsidRDefault="005B67CF" w:rsidP="0093246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A48">
          <w:rPr>
            <w:noProof/>
          </w:rPr>
          <w:t>12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  <w:docPartObj>
        <w:docPartGallery w:val="Page Numbers (Bottom of Page)"/>
        <w:docPartUnique/>
      </w:docPartObj>
    </w:sdtPr>
    <w:sdtEndPr/>
    <w:sdtContent>
      <w:p w:rsidR="005B67CF" w:rsidRDefault="005B67CF" w:rsidP="00A6148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A48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22F" w:rsidRDefault="0079522F">
      <w:r>
        <w:separator/>
      </w:r>
    </w:p>
  </w:footnote>
  <w:footnote w:type="continuationSeparator" w:id="0">
    <w:p w:rsidR="0079522F" w:rsidRDefault="0079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4E38"/>
    <w:multiLevelType w:val="hybridMultilevel"/>
    <w:tmpl w:val="8C6EB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3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7E3C92"/>
    <w:multiLevelType w:val="hybridMultilevel"/>
    <w:tmpl w:val="7B68C5EA"/>
    <w:lvl w:ilvl="0" w:tplc="1FA0C6D4">
      <w:start w:val="1"/>
      <w:numFmt w:val="decimal"/>
      <w:lvlText w:val="%1."/>
      <w:lvlJc w:val="left"/>
      <w:pPr>
        <w:ind w:left="360" w:hanging="360"/>
      </w:pPr>
      <w:rPr>
        <w:rFonts w:ascii="Times New Roman CYR" w:eastAsia="Times New Roman" w:hAnsi="Times New Roman CYR" w:cs="Times New Roman CYR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487648"/>
    <w:multiLevelType w:val="hybridMultilevel"/>
    <w:tmpl w:val="C18E061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5C2C4807"/>
    <w:multiLevelType w:val="hybridMultilevel"/>
    <w:tmpl w:val="2D660C7A"/>
    <w:lvl w:ilvl="0" w:tplc="5DCCAF3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31586D"/>
    <w:multiLevelType w:val="hybridMultilevel"/>
    <w:tmpl w:val="C18E061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5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6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7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28"/>
  </w:num>
  <w:num w:numId="4">
    <w:abstractNumId w:val="20"/>
  </w:num>
  <w:num w:numId="5">
    <w:abstractNumId w:val="29"/>
  </w:num>
  <w:num w:numId="6">
    <w:abstractNumId w:val="12"/>
  </w:num>
  <w:num w:numId="7">
    <w:abstractNumId w:val="1"/>
  </w:num>
  <w:num w:numId="8">
    <w:abstractNumId w:val="43"/>
  </w:num>
  <w:num w:numId="9">
    <w:abstractNumId w:val="2"/>
  </w:num>
  <w:num w:numId="10">
    <w:abstractNumId w:val="20"/>
  </w:num>
  <w:num w:numId="11">
    <w:abstractNumId w:val="5"/>
  </w:num>
  <w:num w:numId="12">
    <w:abstractNumId w:val="7"/>
  </w:num>
  <w:num w:numId="13">
    <w:abstractNumId w:val="14"/>
  </w:num>
  <w:num w:numId="14">
    <w:abstractNumId w:val="31"/>
  </w:num>
  <w:num w:numId="15">
    <w:abstractNumId w:val="21"/>
  </w:num>
  <w:num w:numId="16">
    <w:abstractNumId w:val="25"/>
    <w:lvlOverride w:ilvl="0">
      <w:startOverride w:val="1"/>
    </w:lvlOverride>
  </w:num>
  <w:num w:numId="17">
    <w:abstractNumId w:val="24"/>
  </w:num>
  <w:num w:numId="18">
    <w:abstractNumId w:val="17"/>
  </w:num>
  <w:num w:numId="19">
    <w:abstractNumId w:val="40"/>
  </w:num>
  <w:num w:numId="20">
    <w:abstractNumId w:val="20"/>
  </w:num>
  <w:num w:numId="21">
    <w:abstractNumId w:val="19"/>
  </w:num>
  <w:num w:numId="22">
    <w:abstractNumId w:val="33"/>
  </w:num>
  <w:num w:numId="23">
    <w:abstractNumId w:val="47"/>
  </w:num>
  <w:num w:numId="24">
    <w:abstractNumId w:val="4"/>
  </w:num>
  <w:num w:numId="25">
    <w:abstractNumId w:val="10"/>
  </w:num>
  <w:num w:numId="26">
    <w:abstractNumId w:val="8"/>
  </w:num>
  <w:num w:numId="27">
    <w:abstractNumId w:val="0"/>
  </w:num>
  <w:num w:numId="28">
    <w:abstractNumId w:val="30"/>
  </w:num>
  <w:num w:numId="29">
    <w:abstractNumId w:val="36"/>
  </w:num>
  <w:num w:numId="30">
    <w:abstractNumId w:val="39"/>
  </w:num>
  <w:num w:numId="31">
    <w:abstractNumId w:val="45"/>
  </w:num>
  <w:num w:numId="32">
    <w:abstractNumId w:val="38"/>
  </w:num>
  <w:num w:numId="33">
    <w:abstractNumId w:val="23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42"/>
  </w:num>
  <w:num w:numId="37">
    <w:abstractNumId w:val="11"/>
  </w:num>
  <w:num w:numId="38">
    <w:abstractNumId w:val="16"/>
  </w:num>
  <w:num w:numId="39">
    <w:abstractNumId w:val="6"/>
  </w:num>
  <w:num w:numId="40">
    <w:abstractNumId w:val="32"/>
  </w:num>
  <w:num w:numId="41">
    <w:abstractNumId w:val="3"/>
  </w:num>
  <w:num w:numId="42">
    <w:abstractNumId w:val="26"/>
  </w:num>
  <w:num w:numId="43">
    <w:abstractNumId w:val="34"/>
  </w:num>
  <w:num w:numId="44">
    <w:abstractNumId w:val="18"/>
  </w:num>
  <w:num w:numId="45">
    <w:abstractNumId w:val="41"/>
  </w:num>
  <w:num w:numId="46">
    <w:abstractNumId w:val="37"/>
  </w:num>
  <w:num w:numId="47">
    <w:abstractNumId w:val="44"/>
  </w:num>
  <w:num w:numId="48">
    <w:abstractNumId w:val="46"/>
  </w:num>
  <w:num w:numId="49">
    <w:abstractNumId w:val="9"/>
  </w:num>
  <w:num w:numId="5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90098"/>
    <w:rsid w:val="000907CC"/>
    <w:rsid w:val="00093327"/>
    <w:rsid w:val="0009583D"/>
    <w:rsid w:val="00095B05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7A58"/>
    <w:rsid w:val="000C7A68"/>
    <w:rsid w:val="000D2B70"/>
    <w:rsid w:val="000D5FB1"/>
    <w:rsid w:val="000D6063"/>
    <w:rsid w:val="000D6ABF"/>
    <w:rsid w:val="000E43C1"/>
    <w:rsid w:val="000E4C6C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3054"/>
    <w:rsid w:val="0013324A"/>
    <w:rsid w:val="001333EF"/>
    <w:rsid w:val="0013509C"/>
    <w:rsid w:val="00135318"/>
    <w:rsid w:val="00136B1A"/>
    <w:rsid w:val="00137194"/>
    <w:rsid w:val="0013750B"/>
    <w:rsid w:val="001375B0"/>
    <w:rsid w:val="001457A6"/>
    <w:rsid w:val="00155028"/>
    <w:rsid w:val="00162157"/>
    <w:rsid w:val="0016348A"/>
    <w:rsid w:val="00163789"/>
    <w:rsid w:val="00163887"/>
    <w:rsid w:val="00164EFD"/>
    <w:rsid w:val="00165155"/>
    <w:rsid w:val="0016556A"/>
    <w:rsid w:val="00167F1C"/>
    <w:rsid w:val="001721D3"/>
    <w:rsid w:val="001727FA"/>
    <w:rsid w:val="00172F8F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80C"/>
    <w:rsid w:val="001A0209"/>
    <w:rsid w:val="001A4D09"/>
    <w:rsid w:val="001A59D8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5287"/>
    <w:rsid w:val="001D1683"/>
    <w:rsid w:val="001D1C2F"/>
    <w:rsid w:val="001D1D39"/>
    <w:rsid w:val="001E07EA"/>
    <w:rsid w:val="001E302A"/>
    <w:rsid w:val="001E59CE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C0B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16F4"/>
    <w:rsid w:val="00243552"/>
    <w:rsid w:val="00243F99"/>
    <w:rsid w:val="00245161"/>
    <w:rsid w:val="00245186"/>
    <w:rsid w:val="002456B6"/>
    <w:rsid w:val="0024639D"/>
    <w:rsid w:val="00247F4B"/>
    <w:rsid w:val="00252872"/>
    <w:rsid w:val="00252D34"/>
    <w:rsid w:val="002530D7"/>
    <w:rsid w:val="00254828"/>
    <w:rsid w:val="0025523E"/>
    <w:rsid w:val="0026007B"/>
    <w:rsid w:val="00261812"/>
    <w:rsid w:val="00264C31"/>
    <w:rsid w:val="00266B17"/>
    <w:rsid w:val="00267B24"/>
    <w:rsid w:val="002703E2"/>
    <w:rsid w:val="0027041D"/>
    <w:rsid w:val="00270AEB"/>
    <w:rsid w:val="00275654"/>
    <w:rsid w:val="00275FDE"/>
    <w:rsid w:val="002766A6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1616"/>
    <w:rsid w:val="002C4D54"/>
    <w:rsid w:val="002C4F24"/>
    <w:rsid w:val="002C5999"/>
    <w:rsid w:val="002C70A3"/>
    <w:rsid w:val="002D0F3E"/>
    <w:rsid w:val="002D10A6"/>
    <w:rsid w:val="002D2A2E"/>
    <w:rsid w:val="002E06EF"/>
    <w:rsid w:val="002E4E6E"/>
    <w:rsid w:val="002E5A57"/>
    <w:rsid w:val="002E7FF3"/>
    <w:rsid w:val="002F07B1"/>
    <w:rsid w:val="002F0AA8"/>
    <w:rsid w:val="002F2CC8"/>
    <w:rsid w:val="002F325D"/>
    <w:rsid w:val="002F596E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2063"/>
    <w:rsid w:val="0033213F"/>
    <w:rsid w:val="00333767"/>
    <w:rsid w:val="00336329"/>
    <w:rsid w:val="00340033"/>
    <w:rsid w:val="0034482A"/>
    <w:rsid w:val="00344A29"/>
    <w:rsid w:val="00344D67"/>
    <w:rsid w:val="00345B79"/>
    <w:rsid w:val="00345BAE"/>
    <w:rsid w:val="00345F62"/>
    <w:rsid w:val="00346924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74EC2"/>
    <w:rsid w:val="00381B06"/>
    <w:rsid w:val="0038272A"/>
    <w:rsid w:val="0038282C"/>
    <w:rsid w:val="003846AF"/>
    <w:rsid w:val="003846D6"/>
    <w:rsid w:val="00385724"/>
    <w:rsid w:val="003863E8"/>
    <w:rsid w:val="00386C7E"/>
    <w:rsid w:val="00391A7F"/>
    <w:rsid w:val="00394233"/>
    <w:rsid w:val="003950DF"/>
    <w:rsid w:val="003A08DE"/>
    <w:rsid w:val="003A0A80"/>
    <w:rsid w:val="003A22E6"/>
    <w:rsid w:val="003A3918"/>
    <w:rsid w:val="003A3F14"/>
    <w:rsid w:val="003A697F"/>
    <w:rsid w:val="003A6BB8"/>
    <w:rsid w:val="003B16B2"/>
    <w:rsid w:val="003B18BA"/>
    <w:rsid w:val="003B237A"/>
    <w:rsid w:val="003B35D8"/>
    <w:rsid w:val="003B6A1F"/>
    <w:rsid w:val="003C14EB"/>
    <w:rsid w:val="003C73EC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6471"/>
    <w:rsid w:val="00426591"/>
    <w:rsid w:val="004266AC"/>
    <w:rsid w:val="004305B4"/>
    <w:rsid w:val="004315EC"/>
    <w:rsid w:val="00433BBE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1B44"/>
    <w:rsid w:val="00463C70"/>
    <w:rsid w:val="00465441"/>
    <w:rsid w:val="004671D3"/>
    <w:rsid w:val="00471022"/>
    <w:rsid w:val="004723E3"/>
    <w:rsid w:val="00472DCA"/>
    <w:rsid w:val="0047420F"/>
    <w:rsid w:val="00475D80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B7B66"/>
    <w:rsid w:val="004C0DDD"/>
    <w:rsid w:val="004C1B31"/>
    <w:rsid w:val="004C2E0B"/>
    <w:rsid w:val="004C32C0"/>
    <w:rsid w:val="004C458B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5133"/>
    <w:rsid w:val="004F0904"/>
    <w:rsid w:val="004F0986"/>
    <w:rsid w:val="004F457C"/>
    <w:rsid w:val="004F4953"/>
    <w:rsid w:val="004F6021"/>
    <w:rsid w:val="00500FFD"/>
    <w:rsid w:val="00501B0F"/>
    <w:rsid w:val="00501B6C"/>
    <w:rsid w:val="005051EE"/>
    <w:rsid w:val="005073D3"/>
    <w:rsid w:val="00510192"/>
    <w:rsid w:val="005121C2"/>
    <w:rsid w:val="005123EB"/>
    <w:rsid w:val="00512555"/>
    <w:rsid w:val="0051784C"/>
    <w:rsid w:val="00520A05"/>
    <w:rsid w:val="005218E9"/>
    <w:rsid w:val="0052484B"/>
    <w:rsid w:val="005273CF"/>
    <w:rsid w:val="005275EE"/>
    <w:rsid w:val="00544269"/>
    <w:rsid w:val="0054457B"/>
    <w:rsid w:val="0054638C"/>
    <w:rsid w:val="005511B4"/>
    <w:rsid w:val="00553239"/>
    <w:rsid w:val="00555380"/>
    <w:rsid w:val="005574F2"/>
    <w:rsid w:val="00564908"/>
    <w:rsid w:val="00565644"/>
    <w:rsid w:val="00565E08"/>
    <w:rsid w:val="00571655"/>
    <w:rsid w:val="005722A6"/>
    <w:rsid w:val="00572B6A"/>
    <w:rsid w:val="00575AEB"/>
    <w:rsid w:val="00580EDF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DB8"/>
    <w:rsid w:val="005A570F"/>
    <w:rsid w:val="005A5A14"/>
    <w:rsid w:val="005B07ED"/>
    <w:rsid w:val="005B0C4F"/>
    <w:rsid w:val="005B1931"/>
    <w:rsid w:val="005B2782"/>
    <w:rsid w:val="005B4A6D"/>
    <w:rsid w:val="005B5D2A"/>
    <w:rsid w:val="005B67CF"/>
    <w:rsid w:val="005C194A"/>
    <w:rsid w:val="005C229A"/>
    <w:rsid w:val="005C2BAF"/>
    <w:rsid w:val="005C3AC6"/>
    <w:rsid w:val="005C41BF"/>
    <w:rsid w:val="005C5C7B"/>
    <w:rsid w:val="005C68EA"/>
    <w:rsid w:val="005D0ECE"/>
    <w:rsid w:val="005D0FB7"/>
    <w:rsid w:val="005D1BA8"/>
    <w:rsid w:val="005D1E69"/>
    <w:rsid w:val="005D4AD3"/>
    <w:rsid w:val="005E2848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0CE"/>
    <w:rsid w:val="006324A8"/>
    <w:rsid w:val="00633045"/>
    <w:rsid w:val="006339E1"/>
    <w:rsid w:val="00634A36"/>
    <w:rsid w:val="0063668E"/>
    <w:rsid w:val="00636F33"/>
    <w:rsid w:val="00640212"/>
    <w:rsid w:val="00642FD4"/>
    <w:rsid w:val="006432CD"/>
    <w:rsid w:val="006472DE"/>
    <w:rsid w:val="006473AB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2E4F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363"/>
    <w:rsid w:val="00690FE7"/>
    <w:rsid w:val="0069319C"/>
    <w:rsid w:val="0069404A"/>
    <w:rsid w:val="00695871"/>
    <w:rsid w:val="006962F2"/>
    <w:rsid w:val="00696EE5"/>
    <w:rsid w:val="00697225"/>
    <w:rsid w:val="006A1169"/>
    <w:rsid w:val="006A3081"/>
    <w:rsid w:val="006A46C0"/>
    <w:rsid w:val="006A4A2B"/>
    <w:rsid w:val="006A59AD"/>
    <w:rsid w:val="006A6CB0"/>
    <w:rsid w:val="006B19AC"/>
    <w:rsid w:val="006B450C"/>
    <w:rsid w:val="006B63EB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3BBE"/>
    <w:rsid w:val="00704002"/>
    <w:rsid w:val="0070695C"/>
    <w:rsid w:val="00710178"/>
    <w:rsid w:val="0071276D"/>
    <w:rsid w:val="00712DF5"/>
    <w:rsid w:val="00716331"/>
    <w:rsid w:val="00717DDD"/>
    <w:rsid w:val="007238F0"/>
    <w:rsid w:val="007259F8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7127D"/>
    <w:rsid w:val="00771EB2"/>
    <w:rsid w:val="0077541F"/>
    <w:rsid w:val="007757FA"/>
    <w:rsid w:val="00780DB2"/>
    <w:rsid w:val="0078289E"/>
    <w:rsid w:val="007843D9"/>
    <w:rsid w:val="0078711A"/>
    <w:rsid w:val="0079522F"/>
    <w:rsid w:val="00795534"/>
    <w:rsid w:val="007A24EC"/>
    <w:rsid w:val="007A292E"/>
    <w:rsid w:val="007A2AE4"/>
    <w:rsid w:val="007A5197"/>
    <w:rsid w:val="007A56D3"/>
    <w:rsid w:val="007A770F"/>
    <w:rsid w:val="007B080C"/>
    <w:rsid w:val="007B222A"/>
    <w:rsid w:val="007B32B4"/>
    <w:rsid w:val="007B3BFC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69E"/>
    <w:rsid w:val="007D6E72"/>
    <w:rsid w:val="007D79F7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2299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5FEA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875"/>
    <w:rsid w:val="008A3DCF"/>
    <w:rsid w:val="008A5062"/>
    <w:rsid w:val="008A659B"/>
    <w:rsid w:val="008B15F2"/>
    <w:rsid w:val="008B5F11"/>
    <w:rsid w:val="008B7C64"/>
    <w:rsid w:val="008C438A"/>
    <w:rsid w:val="008C4F79"/>
    <w:rsid w:val="008C5E93"/>
    <w:rsid w:val="008C74C1"/>
    <w:rsid w:val="008C77FC"/>
    <w:rsid w:val="008D04F0"/>
    <w:rsid w:val="008D1BC4"/>
    <w:rsid w:val="008D34EC"/>
    <w:rsid w:val="008D3770"/>
    <w:rsid w:val="008D3853"/>
    <w:rsid w:val="008D479E"/>
    <w:rsid w:val="008D48B5"/>
    <w:rsid w:val="008D7B2B"/>
    <w:rsid w:val="008F1DD8"/>
    <w:rsid w:val="008F4678"/>
    <w:rsid w:val="008F4BC5"/>
    <w:rsid w:val="008F6855"/>
    <w:rsid w:val="008F6AA2"/>
    <w:rsid w:val="00901396"/>
    <w:rsid w:val="00902F8F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51CF"/>
    <w:rsid w:val="00925B53"/>
    <w:rsid w:val="00932461"/>
    <w:rsid w:val="00933337"/>
    <w:rsid w:val="00933781"/>
    <w:rsid w:val="00933A3A"/>
    <w:rsid w:val="0093447A"/>
    <w:rsid w:val="00936688"/>
    <w:rsid w:val="00937782"/>
    <w:rsid w:val="00941D7F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010D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E3B"/>
    <w:rsid w:val="009D3A97"/>
    <w:rsid w:val="009D4EB1"/>
    <w:rsid w:val="009E3669"/>
    <w:rsid w:val="009E5589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1DEE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4A97"/>
    <w:rsid w:val="00A45B91"/>
    <w:rsid w:val="00A472A2"/>
    <w:rsid w:val="00A47FE9"/>
    <w:rsid w:val="00A50E46"/>
    <w:rsid w:val="00A57DC4"/>
    <w:rsid w:val="00A6148F"/>
    <w:rsid w:val="00A61615"/>
    <w:rsid w:val="00A64A92"/>
    <w:rsid w:val="00A7083D"/>
    <w:rsid w:val="00A716D4"/>
    <w:rsid w:val="00A722D6"/>
    <w:rsid w:val="00A754DB"/>
    <w:rsid w:val="00A76337"/>
    <w:rsid w:val="00A856D0"/>
    <w:rsid w:val="00A879D3"/>
    <w:rsid w:val="00A93296"/>
    <w:rsid w:val="00A93CDC"/>
    <w:rsid w:val="00A94915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A8B"/>
    <w:rsid w:val="00AC5B54"/>
    <w:rsid w:val="00AC7586"/>
    <w:rsid w:val="00AC7F46"/>
    <w:rsid w:val="00AD19EA"/>
    <w:rsid w:val="00AD21AA"/>
    <w:rsid w:val="00AD252E"/>
    <w:rsid w:val="00AD45E9"/>
    <w:rsid w:val="00AD47B0"/>
    <w:rsid w:val="00AD6ED7"/>
    <w:rsid w:val="00AE6176"/>
    <w:rsid w:val="00AE62DF"/>
    <w:rsid w:val="00AE7AF4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CF8"/>
    <w:rsid w:val="00B5655E"/>
    <w:rsid w:val="00B6611B"/>
    <w:rsid w:val="00B66D88"/>
    <w:rsid w:val="00B71B84"/>
    <w:rsid w:val="00B72DAF"/>
    <w:rsid w:val="00B74329"/>
    <w:rsid w:val="00B758BA"/>
    <w:rsid w:val="00B80E01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A45"/>
    <w:rsid w:val="00B96EE0"/>
    <w:rsid w:val="00B9730C"/>
    <w:rsid w:val="00B97A48"/>
    <w:rsid w:val="00BA30F3"/>
    <w:rsid w:val="00BA47B4"/>
    <w:rsid w:val="00BB12C7"/>
    <w:rsid w:val="00BB1816"/>
    <w:rsid w:val="00BB247C"/>
    <w:rsid w:val="00BB7FF2"/>
    <w:rsid w:val="00BC1F8E"/>
    <w:rsid w:val="00BC208E"/>
    <w:rsid w:val="00BC3158"/>
    <w:rsid w:val="00BC3844"/>
    <w:rsid w:val="00BC40EA"/>
    <w:rsid w:val="00BC6628"/>
    <w:rsid w:val="00BC7F45"/>
    <w:rsid w:val="00BD7854"/>
    <w:rsid w:val="00BE1CBB"/>
    <w:rsid w:val="00BE4188"/>
    <w:rsid w:val="00BF302B"/>
    <w:rsid w:val="00BF562F"/>
    <w:rsid w:val="00BF66C9"/>
    <w:rsid w:val="00C0180C"/>
    <w:rsid w:val="00C02065"/>
    <w:rsid w:val="00C0539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3276"/>
    <w:rsid w:val="00C242FE"/>
    <w:rsid w:val="00C25A44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2943"/>
    <w:rsid w:val="00C62D2B"/>
    <w:rsid w:val="00C6373D"/>
    <w:rsid w:val="00C63EB6"/>
    <w:rsid w:val="00C649F1"/>
    <w:rsid w:val="00C74674"/>
    <w:rsid w:val="00C74B61"/>
    <w:rsid w:val="00C77D6B"/>
    <w:rsid w:val="00C82955"/>
    <w:rsid w:val="00C82B0A"/>
    <w:rsid w:val="00C845C0"/>
    <w:rsid w:val="00C84D24"/>
    <w:rsid w:val="00C857DF"/>
    <w:rsid w:val="00C86814"/>
    <w:rsid w:val="00C9259B"/>
    <w:rsid w:val="00C94A48"/>
    <w:rsid w:val="00C95758"/>
    <w:rsid w:val="00C9666F"/>
    <w:rsid w:val="00C968BC"/>
    <w:rsid w:val="00CA11D9"/>
    <w:rsid w:val="00CA1966"/>
    <w:rsid w:val="00CA2459"/>
    <w:rsid w:val="00CA4CDF"/>
    <w:rsid w:val="00CA720C"/>
    <w:rsid w:val="00CB0021"/>
    <w:rsid w:val="00CB168C"/>
    <w:rsid w:val="00CB4776"/>
    <w:rsid w:val="00CB59C1"/>
    <w:rsid w:val="00CB5A6A"/>
    <w:rsid w:val="00CB79BB"/>
    <w:rsid w:val="00CC110D"/>
    <w:rsid w:val="00CC2148"/>
    <w:rsid w:val="00CC245D"/>
    <w:rsid w:val="00CC2C3D"/>
    <w:rsid w:val="00CC2C43"/>
    <w:rsid w:val="00CC5841"/>
    <w:rsid w:val="00CC6911"/>
    <w:rsid w:val="00CD00BB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3EF7"/>
    <w:rsid w:val="00D05093"/>
    <w:rsid w:val="00D0750E"/>
    <w:rsid w:val="00D1017B"/>
    <w:rsid w:val="00D113BF"/>
    <w:rsid w:val="00D13BB2"/>
    <w:rsid w:val="00D1677D"/>
    <w:rsid w:val="00D2004C"/>
    <w:rsid w:val="00D23422"/>
    <w:rsid w:val="00D25F27"/>
    <w:rsid w:val="00D37601"/>
    <w:rsid w:val="00D43C25"/>
    <w:rsid w:val="00D4437B"/>
    <w:rsid w:val="00D51D62"/>
    <w:rsid w:val="00D535D9"/>
    <w:rsid w:val="00D549BA"/>
    <w:rsid w:val="00D5640B"/>
    <w:rsid w:val="00D566CE"/>
    <w:rsid w:val="00D60B04"/>
    <w:rsid w:val="00D619CA"/>
    <w:rsid w:val="00D62295"/>
    <w:rsid w:val="00D626ED"/>
    <w:rsid w:val="00D63C25"/>
    <w:rsid w:val="00D66AA9"/>
    <w:rsid w:val="00D70FEA"/>
    <w:rsid w:val="00D71ACB"/>
    <w:rsid w:val="00D751C7"/>
    <w:rsid w:val="00D82ACE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A8B"/>
    <w:rsid w:val="00DA7EA6"/>
    <w:rsid w:val="00DA7F7E"/>
    <w:rsid w:val="00DB220B"/>
    <w:rsid w:val="00DB2821"/>
    <w:rsid w:val="00DB49AD"/>
    <w:rsid w:val="00DC0362"/>
    <w:rsid w:val="00DC197E"/>
    <w:rsid w:val="00DC1E28"/>
    <w:rsid w:val="00DC340D"/>
    <w:rsid w:val="00DC6BD0"/>
    <w:rsid w:val="00DD0B7E"/>
    <w:rsid w:val="00DD463A"/>
    <w:rsid w:val="00DD5B7B"/>
    <w:rsid w:val="00DD6F4A"/>
    <w:rsid w:val="00DD7469"/>
    <w:rsid w:val="00DE0703"/>
    <w:rsid w:val="00DE0D89"/>
    <w:rsid w:val="00DE1D5A"/>
    <w:rsid w:val="00DE555E"/>
    <w:rsid w:val="00DE6A0B"/>
    <w:rsid w:val="00DE6AF7"/>
    <w:rsid w:val="00DF0DE7"/>
    <w:rsid w:val="00DF0E40"/>
    <w:rsid w:val="00DF441D"/>
    <w:rsid w:val="00DF4B3E"/>
    <w:rsid w:val="00E04EC3"/>
    <w:rsid w:val="00E10D2D"/>
    <w:rsid w:val="00E1287C"/>
    <w:rsid w:val="00E1394C"/>
    <w:rsid w:val="00E13A85"/>
    <w:rsid w:val="00E14CE3"/>
    <w:rsid w:val="00E17615"/>
    <w:rsid w:val="00E17DD0"/>
    <w:rsid w:val="00E21B59"/>
    <w:rsid w:val="00E2259A"/>
    <w:rsid w:val="00E255A3"/>
    <w:rsid w:val="00E25BC1"/>
    <w:rsid w:val="00E262EF"/>
    <w:rsid w:val="00E27FA7"/>
    <w:rsid w:val="00E30BB0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31E0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174B"/>
    <w:rsid w:val="00EA2504"/>
    <w:rsid w:val="00EA7ECF"/>
    <w:rsid w:val="00EB4D4C"/>
    <w:rsid w:val="00EB6B7E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F8E"/>
    <w:rsid w:val="00EE4925"/>
    <w:rsid w:val="00EE4A87"/>
    <w:rsid w:val="00EF1009"/>
    <w:rsid w:val="00EF3811"/>
    <w:rsid w:val="00EF3BCB"/>
    <w:rsid w:val="00EF52BA"/>
    <w:rsid w:val="00EF6669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10A3"/>
    <w:rsid w:val="00F269F3"/>
    <w:rsid w:val="00F2771F"/>
    <w:rsid w:val="00F27D9F"/>
    <w:rsid w:val="00F3147C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4BAA"/>
    <w:rsid w:val="00F54F9B"/>
    <w:rsid w:val="00F55E79"/>
    <w:rsid w:val="00F5601A"/>
    <w:rsid w:val="00F57D25"/>
    <w:rsid w:val="00F61F38"/>
    <w:rsid w:val="00F66AD2"/>
    <w:rsid w:val="00F67916"/>
    <w:rsid w:val="00F725B5"/>
    <w:rsid w:val="00F73923"/>
    <w:rsid w:val="00F74184"/>
    <w:rsid w:val="00F75D8D"/>
    <w:rsid w:val="00F75E3A"/>
    <w:rsid w:val="00F77361"/>
    <w:rsid w:val="00F8181F"/>
    <w:rsid w:val="00F81BE4"/>
    <w:rsid w:val="00F86613"/>
    <w:rsid w:val="00F8785C"/>
    <w:rsid w:val="00F91441"/>
    <w:rsid w:val="00F924CF"/>
    <w:rsid w:val="00F93780"/>
    <w:rsid w:val="00F943A6"/>
    <w:rsid w:val="00F96F99"/>
    <w:rsid w:val="00F974DD"/>
    <w:rsid w:val="00F9763E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61B9-DBA7-4425-A7E5-7630EB761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C6D90267</Template>
  <TotalTime>107</TotalTime>
  <Pages>13</Pages>
  <Words>4340</Words>
  <Characters>29949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Анастасия Кошурина</cp:lastModifiedBy>
  <cp:revision>25</cp:revision>
  <cp:lastPrinted>2013-08-18T08:30:00Z</cp:lastPrinted>
  <dcterms:created xsi:type="dcterms:W3CDTF">2013-07-30T13:04:00Z</dcterms:created>
  <dcterms:modified xsi:type="dcterms:W3CDTF">2013-10-15T11:26:00Z</dcterms:modified>
</cp:coreProperties>
</file>