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1AE" w:rsidRPr="00B52805" w:rsidRDefault="00C651AE" w:rsidP="00C651AE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Приложение № </w:t>
      </w:r>
      <w:r w:rsidR="00124D77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</w:t>
      </w:r>
      <w:r w:rsidR="00124D7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договору №______________от ____________2016 г.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Pr="001F47D0" w:rsidRDefault="004C7400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="00C651AE"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651AE" w:rsidRPr="00C96F72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 w:rsidR="004C74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филиала «Невский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»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C651AE" w:rsidRPr="001F47D0" w:rsidRDefault="00C651AE" w:rsidP="00C651AE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C651AE" w:rsidRPr="001F47D0" w:rsidTr="007433C2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C651AE" w:rsidRPr="001F47D0" w:rsidTr="007433C2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C651AE" w:rsidRPr="00C96F72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</w:t>
            </w:r>
            <w:bookmarkStart w:id="0" w:name="_GoBack"/>
            <w:bookmarkEnd w:id="0"/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</w:t>
            </w:r>
            <w:r w:rsidR="00C721E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на объектах филиала «</w:t>
            </w:r>
            <w:proofErr w:type="gramStart"/>
            <w:r w:rsidR="00C721E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Невский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0158A3">
        <w:rPr>
          <w:noProof/>
          <w:lang w:eastAsia="ru-RU"/>
        </w:rPr>
        <w:t xml:space="preserve"> 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124D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12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453459" w:rsidRDefault="00453459"/>
    <w:sectPr w:rsidR="00453459" w:rsidSect="00C65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74"/>
    <w:rsid w:val="00124D77"/>
    <w:rsid w:val="00453459"/>
    <w:rsid w:val="004C7400"/>
    <w:rsid w:val="00860597"/>
    <w:rsid w:val="008B2474"/>
    <w:rsid w:val="00C651AE"/>
    <w:rsid w:val="00C7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ED093-2A45-45CA-818E-2D39CF25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F3F6ABBC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4</cp:revision>
  <cp:lastPrinted>2014-09-29T12:22:00Z</cp:lastPrinted>
  <dcterms:created xsi:type="dcterms:W3CDTF">2014-09-29T12:21:00Z</dcterms:created>
  <dcterms:modified xsi:type="dcterms:W3CDTF">2016-03-03T10:30:00Z</dcterms:modified>
</cp:coreProperties>
</file>